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E1C2A11" w14:textId="72B8A71D" w:rsidR="00E67D80" w:rsidRPr="00AF4FCD" w:rsidRDefault="00E56EED" w:rsidP="00E67D80">
      <w:pPr>
        <w:rPr>
          <w:b/>
        </w:rPr>
      </w:pPr>
      <w:r>
        <w:rPr>
          <w:b/>
        </w:rPr>
        <w:t>SAE</w:t>
      </w:r>
      <w:r w:rsidR="00187B10">
        <w:rPr>
          <w:b/>
        </w:rPr>
        <w:t xml:space="preserve"> - </w:t>
      </w:r>
      <w:r w:rsidR="00412CE2">
        <w:rPr>
          <w:b/>
        </w:rPr>
        <w:t>Formalism</w:t>
      </w:r>
      <w:r w:rsidR="00187B10">
        <w:rPr>
          <w:b/>
        </w:rPr>
        <w:t xml:space="preserve"> </w:t>
      </w:r>
      <w:r w:rsidR="00ED22BF" w:rsidRPr="00AF4FCD">
        <w:rPr>
          <w:b/>
        </w:rPr>
        <w:t xml:space="preserve">- </w:t>
      </w:r>
      <w:r w:rsidR="00E67D80" w:rsidRPr="00AF4FCD">
        <w:rPr>
          <w:b/>
        </w:rPr>
        <w:t>K&amp;U</w:t>
      </w:r>
    </w:p>
    <w:p w14:paraId="1986C743" w14:textId="77777777" w:rsidR="00E67D80" w:rsidRDefault="006A5D48" w:rsidP="00E67D80">
      <w:r>
        <w:rPr>
          <w:noProof/>
          <w:lang w:eastAsia="en-US"/>
        </w:rPr>
        <mc:AlternateContent>
          <mc:Choice Requires="wps">
            <w:drawing>
              <wp:anchor distT="0" distB="0" distL="114300" distR="114300" simplePos="0" relativeHeight="251659264" behindDoc="0" locked="0" layoutInCell="1" allowOverlap="1" wp14:anchorId="707570D0" wp14:editId="6475C2E3">
                <wp:simplePos x="0" y="0"/>
                <wp:positionH relativeFrom="column">
                  <wp:posOffset>-172085</wp:posOffset>
                </wp:positionH>
                <wp:positionV relativeFrom="paragraph">
                  <wp:posOffset>272627</wp:posOffset>
                </wp:positionV>
                <wp:extent cx="7086600" cy="6350000"/>
                <wp:effectExtent l="0" t="0" r="25400" b="25400"/>
                <wp:wrapNone/>
                <wp:docPr id="1" name="Text Box 1"/>
                <wp:cNvGraphicFramePr/>
                <a:graphic xmlns:a="http://schemas.openxmlformats.org/drawingml/2006/main">
                  <a:graphicData uri="http://schemas.microsoft.com/office/word/2010/wordprocessingShape">
                    <wps:wsp>
                      <wps:cNvSpPr txBox="1"/>
                      <wps:spPr>
                        <a:xfrm>
                          <a:off x="0" y="0"/>
                          <a:ext cx="7086600" cy="6350000"/>
                        </a:xfrm>
                        <a:prstGeom prst="rect">
                          <a:avLst/>
                        </a:prstGeom>
                        <a:solidFill>
                          <a:srgbClr val="FFFFFF"/>
                        </a:solidFill>
                        <a:ln w="6350">
                          <a:solidFill>
                            <a:srgbClr val="FFFFFF"/>
                          </a:solid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tblGrid>
                            <w:tr w:rsidR="00B7147F" w14:paraId="30AA2309" w14:textId="77777777" w:rsidTr="00405909">
                              <w:trPr>
                                <w:trHeight w:val="1427"/>
                              </w:trPr>
                              <w:tc>
                                <w:tcPr>
                                  <w:tcW w:w="850" w:type="dxa"/>
                                  <w:textDirection w:val="btLr"/>
                                  <w:vAlign w:val="center"/>
                                </w:tcPr>
                                <w:p w14:paraId="084D5952" w14:textId="77777777" w:rsidR="00B7147F" w:rsidRDefault="00B7147F" w:rsidP="00405909">
                                  <w:pPr>
                                    <w:ind w:left="113" w:right="113"/>
                                    <w:jc w:val="center"/>
                                  </w:pPr>
                                </w:p>
                              </w:tc>
                              <w:tc>
                                <w:tcPr>
                                  <w:tcW w:w="2020" w:type="dxa"/>
                                  <w:vAlign w:val="center"/>
                                </w:tcPr>
                                <w:p w14:paraId="1A685B09" w14:textId="77777777" w:rsidR="00B7147F" w:rsidRPr="005F643E" w:rsidRDefault="00B7147F" w:rsidP="00405909">
                                  <w:pPr>
                                    <w:jc w:val="center"/>
                                    <w:rPr>
                                      <w:color w:val="984806" w:themeColor="accent6" w:themeShade="80"/>
                                      <w:sz w:val="28"/>
                                      <w:szCs w:val="28"/>
                                    </w:rPr>
                                  </w:pPr>
                                  <w:r w:rsidRPr="005F643E">
                                    <w:rPr>
                                      <w:color w:val="984806" w:themeColor="accent6" w:themeShade="80"/>
                                      <w:sz w:val="28"/>
                                      <w:szCs w:val="28"/>
                                    </w:rPr>
                                    <w:t>X 24</w:t>
                                  </w:r>
                                </w:p>
                              </w:tc>
                              <w:tc>
                                <w:tcPr>
                                  <w:tcW w:w="1358" w:type="dxa"/>
                                  <w:vAlign w:val="center"/>
                                </w:tcPr>
                                <w:p w14:paraId="30791D3F" w14:textId="77777777" w:rsidR="00B7147F" w:rsidRPr="00AC3FB4" w:rsidRDefault="00B7147F" w:rsidP="00405909">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3163BD79" w14:textId="77777777" w:rsidR="00B7147F" w:rsidRDefault="00B7147F" w:rsidP="00405909">
                                  <w:pPr>
                                    <w:rPr>
                                      <w:sz w:val="18"/>
                                      <w:szCs w:val="18"/>
                                    </w:rPr>
                                  </w:pPr>
                                  <w:r>
                                    <w:rPr>
                                      <w:sz w:val="18"/>
                                      <w:szCs w:val="18"/>
                                    </w:rPr>
                                    <w:t>Response shows an complete understanding of the concepts</w:t>
                                  </w:r>
                                </w:p>
                              </w:tc>
                              <w:tc>
                                <w:tcPr>
                                  <w:tcW w:w="1359" w:type="dxa"/>
                                  <w:shd w:val="clear" w:color="auto" w:fill="auto"/>
                                  <w:vAlign w:val="center"/>
                                </w:tcPr>
                                <w:p w14:paraId="5A689EA7" w14:textId="77777777" w:rsidR="00B7147F" w:rsidRPr="00AC3FB4" w:rsidRDefault="00B7147F" w:rsidP="00405909">
                                  <w:pPr>
                                    <w:rPr>
                                      <w:sz w:val="18"/>
                                      <w:szCs w:val="18"/>
                                    </w:rPr>
                                  </w:pPr>
                                  <w:r>
                                    <w:rPr>
                                      <w:sz w:val="18"/>
                                      <w:szCs w:val="18"/>
                                    </w:rPr>
                                    <w:t>Response shows a partial understanding of the concepts</w:t>
                                  </w:r>
                                </w:p>
                              </w:tc>
                              <w:tc>
                                <w:tcPr>
                                  <w:tcW w:w="1359" w:type="dxa"/>
                                  <w:shd w:val="clear" w:color="auto" w:fill="DDD9C3" w:themeFill="background2" w:themeFillShade="E6"/>
                                  <w:vAlign w:val="center"/>
                                </w:tcPr>
                                <w:p w14:paraId="7A9B4262" w14:textId="77777777" w:rsidR="00B7147F" w:rsidRPr="00AC3FB4" w:rsidRDefault="00B7147F" w:rsidP="00405909">
                                  <w:pPr>
                                    <w:rPr>
                                      <w:sz w:val="18"/>
                                      <w:szCs w:val="18"/>
                                    </w:rPr>
                                  </w:pPr>
                                  <w:r>
                                    <w:rPr>
                                      <w:sz w:val="18"/>
                                      <w:szCs w:val="18"/>
                                    </w:rPr>
                                    <w:t>Response shows an emerging understanding of the concepts</w:t>
                                  </w:r>
                                </w:p>
                              </w:tc>
                              <w:tc>
                                <w:tcPr>
                                  <w:tcW w:w="1359" w:type="dxa"/>
                                  <w:shd w:val="clear" w:color="auto" w:fill="auto"/>
                                  <w:vAlign w:val="center"/>
                                </w:tcPr>
                                <w:p w14:paraId="314EA203" w14:textId="77777777" w:rsidR="00B7147F" w:rsidRPr="00AC3FB4" w:rsidRDefault="00B7147F" w:rsidP="00405909">
                                  <w:pPr>
                                    <w:rPr>
                                      <w:sz w:val="18"/>
                                      <w:szCs w:val="18"/>
                                    </w:rPr>
                                  </w:pPr>
                                  <w:r>
                                    <w:rPr>
                                      <w:sz w:val="18"/>
                                      <w:szCs w:val="18"/>
                                    </w:rPr>
                                    <w:t>Response not present or completely misses the mark</w:t>
                                  </w:r>
                                </w:p>
                              </w:tc>
                            </w:tr>
                            <w:tr w:rsidR="00610786" w14:paraId="01C5629F" w14:textId="77777777" w:rsidTr="00405909">
                              <w:trPr>
                                <w:trHeight w:val="1427"/>
                              </w:trPr>
                              <w:tc>
                                <w:tcPr>
                                  <w:tcW w:w="850" w:type="dxa"/>
                                  <w:shd w:val="clear" w:color="auto" w:fill="C6D9F1" w:themeFill="text2" w:themeFillTint="33"/>
                                  <w:textDirection w:val="btLr"/>
                                  <w:vAlign w:val="center"/>
                                </w:tcPr>
                                <w:p w14:paraId="0A0ED0DD" w14:textId="77777777" w:rsidR="00610786" w:rsidRDefault="00610786" w:rsidP="00405909">
                                  <w:pPr>
                                    <w:ind w:left="113" w:right="113"/>
                                    <w:jc w:val="center"/>
                                  </w:pPr>
                                  <w:r>
                                    <w:t>Observe</w:t>
                                  </w:r>
                                </w:p>
                              </w:tc>
                              <w:tc>
                                <w:tcPr>
                                  <w:tcW w:w="2020" w:type="dxa"/>
                                  <w:shd w:val="clear" w:color="auto" w:fill="8DB3E2" w:themeFill="text2" w:themeFillTint="66"/>
                                </w:tcPr>
                                <w:p w14:paraId="756F516C" w14:textId="327A0A71" w:rsidR="00610786" w:rsidRDefault="00610786" w:rsidP="00405909">
                                  <w:r w:rsidRPr="008B0268">
                                    <w:rPr>
                                      <w:b/>
                                    </w:rPr>
                                    <w:t>Form</w:t>
                                  </w:r>
                                  <w:r>
                                    <w:t xml:space="preserve"> – your writing shows a clear understanding of the use of form in these two works.</w:t>
                                  </w:r>
                                </w:p>
                              </w:tc>
                              <w:tc>
                                <w:tcPr>
                                  <w:tcW w:w="1358" w:type="dxa"/>
                                  <w:vAlign w:val="center"/>
                                </w:tcPr>
                                <w:p w14:paraId="4A93A3B4" w14:textId="77777777" w:rsidR="00610786" w:rsidRDefault="00610786" w:rsidP="00405909">
                                  <w:pPr>
                                    <w:jc w:val="center"/>
                                  </w:pPr>
                                  <w:r>
                                    <w:t>7</w:t>
                                  </w:r>
                                </w:p>
                              </w:tc>
                              <w:tc>
                                <w:tcPr>
                                  <w:tcW w:w="1359" w:type="dxa"/>
                                  <w:shd w:val="clear" w:color="auto" w:fill="DDD9C3" w:themeFill="background2" w:themeFillShade="E6"/>
                                  <w:vAlign w:val="center"/>
                                </w:tcPr>
                                <w:p w14:paraId="1CFC19D1" w14:textId="77777777" w:rsidR="00610786" w:rsidRDefault="00610786" w:rsidP="00405909">
                                  <w:pPr>
                                    <w:jc w:val="center"/>
                                  </w:pPr>
                                  <w:r>
                                    <w:t>6</w:t>
                                  </w:r>
                                </w:p>
                              </w:tc>
                              <w:tc>
                                <w:tcPr>
                                  <w:tcW w:w="1359" w:type="dxa"/>
                                  <w:shd w:val="clear" w:color="auto" w:fill="auto"/>
                                  <w:vAlign w:val="center"/>
                                </w:tcPr>
                                <w:p w14:paraId="0E773036" w14:textId="77777777" w:rsidR="00610786" w:rsidRDefault="00610786" w:rsidP="00405909">
                                  <w:pPr>
                                    <w:jc w:val="center"/>
                                  </w:pPr>
                                  <w:r>
                                    <w:t>5</w:t>
                                  </w:r>
                                </w:p>
                              </w:tc>
                              <w:tc>
                                <w:tcPr>
                                  <w:tcW w:w="1359" w:type="dxa"/>
                                  <w:shd w:val="clear" w:color="auto" w:fill="DDD9C3" w:themeFill="background2" w:themeFillShade="E6"/>
                                  <w:vAlign w:val="center"/>
                                </w:tcPr>
                                <w:p w14:paraId="0D812D76" w14:textId="77777777" w:rsidR="00610786" w:rsidRDefault="00610786" w:rsidP="00405909">
                                  <w:pPr>
                                    <w:jc w:val="center"/>
                                  </w:pPr>
                                  <w:r>
                                    <w:t>4</w:t>
                                  </w:r>
                                </w:p>
                              </w:tc>
                              <w:tc>
                                <w:tcPr>
                                  <w:tcW w:w="1359" w:type="dxa"/>
                                  <w:shd w:val="clear" w:color="auto" w:fill="auto"/>
                                  <w:vAlign w:val="center"/>
                                </w:tcPr>
                                <w:p w14:paraId="2FB9B0EE" w14:textId="77777777" w:rsidR="00610786" w:rsidRDefault="00610786" w:rsidP="00405909">
                                  <w:pPr>
                                    <w:jc w:val="center"/>
                                  </w:pPr>
                                  <w:r>
                                    <w:t>3</w:t>
                                  </w:r>
                                </w:p>
                              </w:tc>
                            </w:tr>
                            <w:tr w:rsidR="00610786" w14:paraId="44C16274" w14:textId="77777777" w:rsidTr="00405909">
                              <w:trPr>
                                <w:trHeight w:val="1427"/>
                              </w:trPr>
                              <w:tc>
                                <w:tcPr>
                                  <w:tcW w:w="850" w:type="dxa"/>
                                  <w:vMerge w:val="restart"/>
                                  <w:shd w:val="clear" w:color="auto" w:fill="auto"/>
                                  <w:textDirection w:val="btLr"/>
                                  <w:vAlign w:val="center"/>
                                </w:tcPr>
                                <w:p w14:paraId="0C651E2B" w14:textId="77777777" w:rsidR="00610786" w:rsidRPr="00622453" w:rsidRDefault="00610786" w:rsidP="00405909">
                                  <w:pPr>
                                    <w:ind w:left="113" w:right="113"/>
                                    <w:jc w:val="center"/>
                                    <w:rPr>
                                      <w:color w:val="0D0D0D" w:themeColor="text1" w:themeTint="F2"/>
                                    </w:rPr>
                                  </w:pPr>
                                  <w:r>
                                    <w:t>Understand Art World</w:t>
                                  </w:r>
                                </w:p>
                              </w:tc>
                              <w:tc>
                                <w:tcPr>
                                  <w:tcW w:w="2020" w:type="dxa"/>
                                  <w:shd w:val="clear" w:color="auto" w:fill="E5B8B7" w:themeFill="accent2" w:themeFillTint="66"/>
                                </w:tcPr>
                                <w:p w14:paraId="1E431824" w14:textId="0F8E9967" w:rsidR="00610786" w:rsidRDefault="00610786" w:rsidP="00405909">
                                  <w:r w:rsidRPr="008B0268">
                                    <w:rPr>
                                      <w:b/>
                                    </w:rPr>
                                    <w:t>Theme</w:t>
                                  </w:r>
                                  <w:r>
                                    <w:t xml:space="preserve"> – your writing shows a clear </w:t>
                                  </w:r>
                                  <w:proofErr w:type="gramStart"/>
                                  <w:r>
                                    <w:t>explanation  of</w:t>
                                  </w:r>
                                  <w:proofErr w:type="gramEnd"/>
                                  <w:r>
                                    <w:t xml:space="preserve"> Brancusi's "big idea"</w:t>
                                  </w:r>
                                </w:p>
                              </w:tc>
                              <w:tc>
                                <w:tcPr>
                                  <w:tcW w:w="1358" w:type="dxa"/>
                                  <w:vAlign w:val="center"/>
                                </w:tcPr>
                                <w:p w14:paraId="0F01D040" w14:textId="77777777" w:rsidR="00610786" w:rsidRDefault="00610786" w:rsidP="00405909">
                                  <w:pPr>
                                    <w:jc w:val="center"/>
                                  </w:pPr>
                                  <w:r>
                                    <w:t>7</w:t>
                                  </w:r>
                                </w:p>
                              </w:tc>
                              <w:tc>
                                <w:tcPr>
                                  <w:tcW w:w="1359" w:type="dxa"/>
                                  <w:shd w:val="clear" w:color="auto" w:fill="DDD9C3" w:themeFill="background2" w:themeFillShade="E6"/>
                                  <w:vAlign w:val="center"/>
                                </w:tcPr>
                                <w:p w14:paraId="539ECDCD" w14:textId="77777777" w:rsidR="00610786" w:rsidRDefault="00610786" w:rsidP="00405909">
                                  <w:pPr>
                                    <w:jc w:val="center"/>
                                  </w:pPr>
                                  <w:r>
                                    <w:t>6</w:t>
                                  </w:r>
                                </w:p>
                              </w:tc>
                              <w:tc>
                                <w:tcPr>
                                  <w:tcW w:w="1359" w:type="dxa"/>
                                  <w:shd w:val="clear" w:color="auto" w:fill="auto"/>
                                  <w:vAlign w:val="center"/>
                                </w:tcPr>
                                <w:p w14:paraId="0E4A098E" w14:textId="77777777" w:rsidR="00610786" w:rsidRDefault="00610786" w:rsidP="00405909">
                                  <w:pPr>
                                    <w:jc w:val="center"/>
                                  </w:pPr>
                                  <w:r>
                                    <w:t>5</w:t>
                                  </w:r>
                                </w:p>
                              </w:tc>
                              <w:tc>
                                <w:tcPr>
                                  <w:tcW w:w="1359" w:type="dxa"/>
                                  <w:shd w:val="clear" w:color="auto" w:fill="DDD9C3" w:themeFill="background2" w:themeFillShade="E6"/>
                                  <w:vAlign w:val="center"/>
                                </w:tcPr>
                                <w:p w14:paraId="495D40BC" w14:textId="77777777" w:rsidR="00610786" w:rsidRDefault="00610786" w:rsidP="00405909">
                                  <w:pPr>
                                    <w:jc w:val="center"/>
                                  </w:pPr>
                                  <w:r>
                                    <w:t>4</w:t>
                                  </w:r>
                                </w:p>
                              </w:tc>
                              <w:tc>
                                <w:tcPr>
                                  <w:tcW w:w="1359" w:type="dxa"/>
                                  <w:shd w:val="clear" w:color="auto" w:fill="auto"/>
                                  <w:vAlign w:val="center"/>
                                </w:tcPr>
                                <w:p w14:paraId="19895653" w14:textId="77777777" w:rsidR="00610786" w:rsidRDefault="00610786" w:rsidP="00405909">
                                  <w:pPr>
                                    <w:jc w:val="center"/>
                                  </w:pPr>
                                  <w:r>
                                    <w:t>3</w:t>
                                  </w:r>
                                </w:p>
                              </w:tc>
                            </w:tr>
                            <w:tr w:rsidR="00610786" w14:paraId="40464C58" w14:textId="77777777" w:rsidTr="00405909">
                              <w:trPr>
                                <w:trHeight w:val="1427"/>
                              </w:trPr>
                              <w:tc>
                                <w:tcPr>
                                  <w:tcW w:w="850" w:type="dxa"/>
                                  <w:vMerge/>
                                  <w:shd w:val="clear" w:color="auto" w:fill="auto"/>
                                </w:tcPr>
                                <w:p w14:paraId="49EACDBD" w14:textId="77777777" w:rsidR="00610786" w:rsidRDefault="00610786" w:rsidP="00405909"/>
                              </w:tc>
                              <w:tc>
                                <w:tcPr>
                                  <w:tcW w:w="2020" w:type="dxa"/>
                                  <w:shd w:val="clear" w:color="auto" w:fill="CCC0D9" w:themeFill="accent4" w:themeFillTint="66"/>
                                </w:tcPr>
                                <w:p w14:paraId="4FE39E15" w14:textId="484747E1" w:rsidR="00610786" w:rsidRDefault="00610786" w:rsidP="00405909">
                                  <w:r w:rsidRPr="004F33F3">
                                    <w:rPr>
                                      <w:b/>
                                    </w:rPr>
                                    <w:t xml:space="preserve">Context </w:t>
                                  </w:r>
                                  <w:r>
                                    <w:t xml:space="preserve">– your argument is logical and based on the evidence from the video and the paintings </w:t>
                                  </w:r>
                                </w:p>
                              </w:tc>
                              <w:tc>
                                <w:tcPr>
                                  <w:tcW w:w="1358" w:type="dxa"/>
                                  <w:vAlign w:val="center"/>
                                </w:tcPr>
                                <w:p w14:paraId="6A345DF9" w14:textId="77777777" w:rsidR="00610786" w:rsidRDefault="00610786" w:rsidP="00405909">
                                  <w:pPr>
                                    <w:jc w:val="center"/>
                                  </w:pPr>
                                  <w:r>
                                    <w:t>7</w:t>
                                  </w:r>
                                </w:p>
                              </w:tc>
                              <w:tc>
                                <w:tcPr>
                                  <w:tcW w:w="1359" w:type="dxa"/>
                                  <w:shd w:val="clear" w:color="auto" w:fill="DDD9C3" w:themeFill="background2" w:themeFillShade="E6"/>
                                  <w:vAlign w:val="center"/>
                                </w:tcPr>
                                <w:p w14:paraId="76060B32" w14:textId="77777777" w:rsidR="00610786" w:rsidRDefault="00610786" w:rsidP="00405909">
                                  <w:pPr>
                                    <w:jc w:val="center"/>
                                  </w:pPr>
                                  <w:r>
                                    <w:t>6</w:t>
                                  </w:r>
                                </w:p>
                              </w:tc>
                              <w:tc>
                                <w:tcPr>
                                  <w:tcW w:w="1359" w:type="dxa"/>
                                  <w:shd w:val="clear" w:color="auto" w:fill="auto"/>
                                  <w:vAlign w:val="center"/>
                                </w:tcPr>
                                <w:p w14:paraId="60E87306" w14:textId="77777777" w:rsidR="00610786" w:rsidRDefault="00610786" w:rsidP="00405909">
                                  <w:pPr>
                                    <w:jc w:val="center"/>
                                  </w:pPr>
                                  <w:r>
                                    <w:t>5</w:t>
                                  </w:r>
                                </w:p>
                              </w:tc>
                              <w:tc>
                                <w:tcPr>
                                  <w:tcW w:w="1359" w:type="dxa"/>
                                  <w:shd w:val="clear" w:color="auto" w:fill="DDD9C3" w:themeFill="background2" w:themeFillShade="E6"/>
                                  <w:vAlign w:val="center"/>
                                </w:tcPr>
                                <w:p w14:paraId="5091A2BE" w14:textId="77777777" w:rsidR="00610786" w:rsidRDefault="00610786" w:rsidP="00405909">
                                  <w:pPr>
                                    <w:jc w:val="center"/>
                                  </w:pPr>
                                  <w:r>
                                    <w:t>4</w:t>
                                  </w:r>
                                </w:p>
                              </w:tc>
                              <w:tc>
                                <w:tcPr>
                                  <w:tcW w:w="1359" w:type="dxa"/>
                                  <w:shd w:val="clear" w:color="auto" w:fill="auto"/>
                                  <w:vAlign w:val="center"/>
                                </w:tcPr>
                                <w:p w14:paraId="7E1D2CA2" w14:textId="77777777" w:rsidR="00610786" w:rsidRDefault="00610786" w:rsidP="00405909">
                                  <w:pPr>
                                    <w:jc w:val="center"/>
                                  </w:pPr>
                                  <w:r>
                                    <w:t>3</w:t>
                                  </w:r>
                                </w:p>
                              </w:tc>
                              <w:bookmarkStart w:id="0" w:name="_GoBack"/>
                              <w:bookmarkEnd w:id="0"/>
                            </w:tr>
                            <w:tr w:rsidR="00610786" w14:paraId="3CBBBC29" w14:textId="77777777" w:rsidTr="00405909">
                              <w:trPr>
                                <w:trHeight w:val="1427"/>
                              </w:trPr>
                              <w:tc>
                                <w:tcPr>
                                  <w:tcW w:w="850" w:type="dxa"/>
                                  <w:vMerge/>
                                  <w:shd w:val="clear" w:color="auto" w:fill="auto"/>
                                </w:tcPr>
                                <w:p w14:paraId="63EBB1CB" w14:textId="77777777" w:rsidR="00610786" w:rsidRDefault="00610786" w:rsidP="00405909"/>
                              </w:tc>
                              <w:tc>
                                <w:tcPr>
                                  <w:tcW w:w="2020" w:type="dxa"/>
                                  <w:shd w:val="clear" w:color="auto" w:fill="C2D69B" w:themeFill="accent3" w:themeFillTint="99"/>
                                </w:tcPr>
                                <w:p w14:paraId="6410B32D" w14:textId="3B62FD8B" w:rsidR="00610786" w:rsidRPr="00071D64" w:rsidRDefault="00610786" w:rsidP="00405909">
                                  <w:r w:rsidRPr="00C95EA9">
                                    <w:rPr>
                                      <w:b/>
                                    </w:rPr>
                                    <w:t>Synthesis</w:t>
                                  </w:r>
                                  <w:r>
                                    <w:t xml:space="preserve"> – your argument is well supported by references to FTC</w:t>
                                  </w:r>
                                </w:p>
                              </w:tc>
                              <w:tc>
                                <w:tcPr>
                                  <w:tcW w:w="1358" w:type="dxa"/>
                                  <w:vAlign w:val="center"/>
                                </w:tcPr>
                                <w:p w14:paraId="6FB6BDE8" w14:textId="77777777" w:rsidR="00610786" w:rsidRDefault="00610786" w:rsidP="00405909">
                                  <w:pPr>
                                    <w:jc w:val="center"/>
                                  </w:pPr>
                                  <w:r>
                                    <w:t>7</w:t>
                                  </w:r>
                                </w:p>
                              </w:tc>
                              <w:tc>
                                <w:tcPr>
                                  <w:tcW w:w="1359" w:type="dxa"/>
                                  <w:shd w:val="clear" w:color="auto" w:fill="DDD9C3" w:themeFill="background2" w:themeFillShade="E6"/>
                                  <w:vAlign w:val="center"/>
                                </w:tcPr>
                                <w:p w14:paraId="50A05116" w14:textId="77777777" w:rsidR="00610786" w:rsidRDefault="00610786" w:rsidP="00405909">
                                  <w:pPr>
                                    <w:jc w:val="center"/>
                                  </w:pPr>
                                  <w:r>
                                    <w:t>6</w:t>
                                  </w:r>
                                </w:p>
                              </w:tc>
                              <w:tc>
                                <w:tcPr>
                                  <w:tcW w:w="1359" w:type="dxa"/>
                                  <w:shd w:val="clear" w:color="auto" w:fill="auto"/>
                                  <w:vAlign w:val="center"/>
                                </w:tcPr>
                                <w:p w14:paraId="315390BC" w14:textId="77777777" w:rsidR="00610786" w:rsidRDefault="00610786" w:rsidP="00405909">
                                  <w:pPr>
                                    <w:jc w:val="center"/>
                                  </w:pPr>
                                  <w:r>
                                    <w:t>5</w:t>
                                  </w:r>
                                </w:p>
                              </w:tc>
                              <w:tc>
                                <w:tcPr>
                                  <w:tcW w:w="1359" w:type="dxa"/>
                                  <w:shd w:val="clear" w:color="auto" w:fill="DDD9C3" w:themeFill="background2" w:themeFillShade="E6"/>
                                  <w:vAlign w:val="center"/>
                                </w:tcPr>
                                <w:p w14:paraId="6DE44AAB" w14:textId="77777777" w:rsidR="00610786" w:rsidRDefault="00610786" w:rsidP="00405909">
                                  <w:pPr>
                                    <w:jc w:val="center"/>
                                  </w:pPr>
                                  <w:r>
                                    <w:t>4</w:t>
                                  </w:r>
                                </w:p>
                              </w:tc>
                              <w:tc>
                                <w:tcPr>
                                  <w:tcW w:w="1359" w:type="dxa"/>
                                  <w:shd w:val="clear" w:color="auto" w:fill="auto"/>
                                  <w:vAlign w:val="center"/>
                                </w:tcPr>
                                <w:p w14:paraId="6A11822C" w14:textId="77777777" w:rsidR="00610786" w:rsidRDefault="00610786" w:rsidP="00405909">
                                  <w:pPr>
                                    <w:jc w:val="center"/>
                                  </w:pPr>
                                  <w:r>
                                    <w:t>3</w:t>
                                  </w:r>
                                </w:p>
                              </w:tc>
                            </w:tr>
                          </w:tbl>
                          <w:p w14:paraId="0CE734D0" w14:textId="77777777" w:rsidR="0017092D" w:rsidRDefault="0017092D"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0,0l0,21600,21600,21600,21600,0xe">
                <v:stroke joinstyle="miter"/>
                <v:path gradientshapeok="t" o:connecttype="rect"/>
              </v:shapetype>
              <v:shape id="Text Box 1" o:spid="_x0000_s1026" type="#_x0000_t202" style="position:absolute;margin-left:-13.5pt;margin-top:21.45pt;width:558pt;height:50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" strokecolor="white" strokeweight=".5pt">
                <v:textbox>
                  <w:txbxContent>
                    <w:tbl>
                      <w:tblPr>
                        <w:tblStyle w:val="TableGrid"/>
                        <w:tblW w:w="0" w:type="auto"/>
                        <w:tblLayout w:type="fixed"/>
                        <w:tblLook w:val="04A0" w:firstRow="1" w:lastRow="0" w:firstColumn="1" w:lastColumn="0" w:noHBand="0" w:noVBand="1"/>
                      </w:tblPr>
                      <w:tblGrid>
                        <w:gridCol w:w="850"/>
                        <w:gridCol w:w="2020"/>
                        <w:gridCol w:w="1358"/>
                        <w:gridCol w:w="1359"/>
                        <w:gridCol w:w="1359"/>
                        <w:gridCol w:w="1359"/>
                        <w:gridCol w:w="1359"/>
                      </w:tblGrid>
                      <w:tr w:rsidR="00B7147F" w14:paraId="30AA2309" w14:textId="77777777" w:rsidTr="00405909">
                        <w:trPr>
                          <w:trHeight w:val="1427"/>
                        </w:trPr>
                        <w:tc>
                          <w:tcPr>
                            <w:tcW w:w="850" w:type="dxa"/>
                            <w:textDirection w:val="btLr"/>
                            <w:vAlign w:val="center"/>
                          </w:tcPr>
                          <w:p w14:paraId="084D5952" w14:textId="77777777" w:rsidR="00B7147F" w:rsidRDefault="00B7147F" w:rsidP="00405909">
                            <w:pPr>
                              <w:ind w:left="113" w:right="113"/>
                              <w:jc w:val="center"/>
                            </w:pPr>
                          </w:p>
                        </w:tc>
                        <w:tc>
                          <w:tcPr>
                            <w:tcW w:w="2020" w:type="dxa"/>
                            <w:vAlign w:val="center"/>
                          </w:tcPr>
                          <w:p w14:paraId="1A685B09" w14:textId="77777777" w:rsidR="00B7147F" w:rsidRPr="005F643E" w:rsidRDefault="00B7147F" w:rsidP="00405909">
                            <w:pPr>
                              <w:jc w:val="center"/>
                              <w:rPr>
                                <w:color w:val="984806" w:themeColor="accent6" w:themeShade="80"/>
                                <w:sz w:val="28"/>
                                <w:szCs w:val="28"/>
                              </w:rPr>
                            </w:pPr>
                            <w:r w:rsidRPr="005F643E">
                              <w:rPr>
                                <w:color w:val="984806" w:themeColor="accent6" w:themeShade="80"/>
                                <w:sz w:val="28"/>
                                <w:szCs w:val="28"/>
                              </w:rPr>
                              <w:t>X 24</w:t>
                            </w:r>
                          </w:p>
                        </w:tc>
                        <w:tc>
                          <w:tcPr>
                            <w:tcW w:w="1358" w:type="dxa"/>
                            <w:vAlign w:val="center"/>
                          </w:tcPr>
                          <w:p w14:paraId="30791D3F" w14:textId="77777777" w:rsidR="00B7147F" w:rsidRPr="00AC3FB4" w:rsidRDefault="00B7147F" w:rsidP="00405909">
                            <w:pPr>
                              <w:rPr>
                                <w:sz w:val="18"/>
                                <w:szCs w:val="18"/>
                              </w:rPr>
                            </w:pPr>
                            <w:r>
                              <w:rPr>
                                <w:sz w:val="18"/>
                                <w:szCs w:val="18"/>
                              </w:rPr>
                              <w:t xml:space="preserve">Response goes well </w:t>
                            </w:r>
                            <w:r w:rsidRPr="007D5007">
                              <w:rPr>
                                <w:sz w:val="18"/>
                                <w:szCs w:val="18"/>
                              </w:rPr>
                              <w:t>beyond expectations</w:t>
                            </w:r>
                            <w:r>
                              <w:rPr>
                                <w:sz w:val="18"/>
                                <w:szCs w:val="18"/>
                              </w:rPr>
                              <w:t xml:space="preserve"> in conveying understanding</w:t>
                            </w:r>
                          </w:p>
                        </w:tc>
                        <w:tc>
                          <w:tcPr>
                            <w:tcW w:w="1359" w:type="dxa"/>
                            <w:shd w:val="clear" w:color="auto" w:fill="DDD9C3" w:themeFill="background2" w:themeFillShade="E6"/>
                            <w:vAlign w:val="center"/>
                          </w:tcPr>
                          <w:p w14:paraId="3163BD79" w14:textId="77777777" w:rsidR="00B7147F" w:rsidRDefault="00B7147F" w:rsidP="00405909">
                            <w:pPr>
                              <w:rPr>
                                <w:sz w:val="18"/>
                                <w:szCs w:val="18"/>
                              </w:rPr>
                            </w:pPr>
                            <w:r>
                              <w:rPr>
                                <w:sz w:val="18"/>
                                <w:szCs w:val="18"/>
                              </w:rPr>
                              <w:t>Response shows an complete understanding of the concepts</w:t>
                            </w:r>
                          </w:p>
                        </w:tc>
                        <w:tc>
                          <w:tcPr>
                            <w:tcW w:w="1359" w:type="dxa"/>
                            <w:shd w:val="clear" w:color="auto" w:fill="auto"/>
                            <w:vAlign w:val="center"/>
                          </w:tcPr>
                          <w:p w14:paraId="5A689EA7" w14:textId="77777777" w:rsidR="00B7147F" w:rsidRPr="00AC3FB4" w:rsidRDefault="00B7147F" w:rsidP="00405909">
                            <w:pPr>
                              <w:rPr>
                                <w:sz w:val="18"/>
                                <w:szCs w:val="18"/>
                              </w:rPr>
                            </w:pPr>
                            <w:r>
                              <w:rPr>
                                <w:sz w:val="18"/>
                                <w:szCs w:val="18"/>
                              </w:rPr>
                              <w:t>Response shows a partial understanding of the concepts</w:t>
                            </w:r>
                          </w:p>
                        </w:tc>
                        <w:tc>
                          <w:tcPr>
                            <w:tcW w:w="1359" w:type="dxa"/>
                            <w:shd w:val="clear" w:color="auto" w:fill="DDD9C3" w:themeFill="background2" w:themeFillShade="E6"/>
                            <w:vAlign w:val="center"/>
                          </w:tcPr>
                          <w:p w14:paraId="7A9B4262" w14:textId="77777777" w:rsidR="00B7147F" w:rsidRPr="00AC3FB4" w:rsidRDefault="00B7147F" w:rsidP="00405909">
                            <w:pPr>
                              <w:rPr>
                                <w:sz w:val="18"/>
                                <w:szCs w:val="18"/>
                              </w:rPr>
                            </w:pPr>
                            <w:r>
                              <w:rPr>
                                <w:sz w:val="18"/>
                                <w:szCs w:val="18"/>
                              </w:rPr>
                              <w:t>Response shows an emerging understanding of the concepts</w:t>
                            </w:r>
                          </w:p>
                        </w:tc>
                        <w:tc>
                          <w:tcPr>
                            <w:tcW w:w="1359" w:type="dxa"/>
                            <w:shd w:val="clear" w:color="auto" w:fill="auto"/>
                            <w:vAlign w:val="center"/>
                          </w:tcPr>
                          <w:p w14:paraId="314EA203" w14:textId="77777777" w:rsidR="00B7147F" w:rsidRPr="00AC3FB4" w:rsidRDefault="00B7147F" w:rsidP="00405909">
                            <w:pPr>
                              <w:rPr>
                                <w:sz w:val="18"/>
                                <w:szCs w:val="18"/>
                              </w:rPr>
                            </w:pPr>
                            <w:r>
                              <w:rPr>
                                <w:sz w:val="18"/>
                                <w:szCs w:val="18"/>
                              </w:rPr>
                              <w:t>Response not present or completely misses the mark</w:t>
                            </w:r>
                          </w:p>
                        </w:tc>
                      </w:tr>
                      <w:tr w:rsidR="00610786" w14:paraId="01C5629F" w14:textId="77777777" w:rsidTr="00405909">
                        <w:trPr>
                          <w:trHeight w:val="1427"/>
                        </w:trPr>
                        <w:tc>
                          <w:tcPr>
                            <w:tcW w:w="850" w:type="dxa"/>
                            <w:shd w:val="clear" w:color="auto" w:fill="C6D9F1" w:themeFill="text2" w:themeFillTint="33"/>
                            <w:textDirection w:val="btLr"/>
                            <w:vAlign w:val="center"/>
                          </w:tcPr>
                          <w:p w14:paraId="0A0ED0DD" w14:textId="77777777" w:rsidR="00610786" w:rsidRDefault="00610786" w:rsidP="00405909">
                            <w:pPr>
                              <w:ind w:left="113" w:right="113"/>
                              <w:jc w:val="center"/>
                            </w:pPr>
                            <w:r>
                              <w:t>Observe</w:t>
                            </w:r>
                          </w:p>
                        </w:tc>
                        <w:tc>
                          <w:tcPr>
                            <w:tcW w:w="2020" w:type="dxa"/>
                            <w:shd w:val="clear" w:color="auto" w:fill="8DB3E2" w:themeFill="text2" w:themeFillTint="66"/>
                          </w:tcPr>
                          <w:p w14:paraId="756F516C" w14:textId="327A0A71" w:rsidR="00610786" w:rsidRDefault="00610786" w:rsidP="00405909">
                            <w:r w:rsidRPr="008B0268">
                              <w:rPr>
                                <w:b/>
                              </w:rPr>
                              <w:t>Form</w:t>
                            </w:r>
                            <w:r>
                              <w:t xml:space="preserve"> – your writing shows a clear understanding of the use of form in these two works.</w:t>
                            </w:r>
                          </w:p>
                        </w:tc>
                        <w:tc>
                          <w:tcPr>
                            <w:tcW w:w="1358" w:type="dxa"/>
                            <w:vAlign w:val="center"/>
                          </w:tcPr>
                          <w:p w14:paraId="4A93A3B4" w14:textId="77777777" w:rsidR="00610786" w:rsidRDefault="00610786" w:rsidP="00405909">
                            <w:pPr>
                              <w:jc w:val="center"/>
                            </w:pPr>
                            <w:r>
                              <w:t>7</w:t>
                            </w:r>
                          </w:p>
                        </w:tc>
                        <w:tc>
                          <w:tcPr>
                            <w:tcW w:w="1359" w:type="dxa"/>
                            <w:shd w:val="clear" w:color="auto" w:fill="DDD9C3" w:themeFill="background2" w:themeFillShade="E6"/>
                            <w:vAlign w:val="center"/>
                          </w:tcPr>
                          <w:p w14:paraId="1CFC19D1" w14:textId="77777777" w:rsidR="00610786" w:rsidRDefault="00610786" w:rsidP="00405909">
                            <w:pPr>
                              <w:jc w:val="center"/>
                            </w:pPr>
                            <w:r>
                              <w:t>6</w:t>
                            </w:r>
                          </w:p>
                        </w:tc>
                        <w:tc>
                          <w:tcPr>
                            <w:tcW w:w="1359" w:type="dxa"/>
                            <w:shd w:val="clear" w:color="auto" w:fill="auto"/>
                            <w:vAlign w:val="center"/>
                          </w:tcPr>
                          <w:p w14:paraId="0E773036" w14:textId="77777777" w:rsidR="00610786" w:rsidRDefault="00610786" w:rsidP="00405909">
                            <w:pPr>
                              <w:jc w:val="center"/>
                            </w:pPr>
                            <w:r>
                              <w:t>5</w:t>
                            </w:r>
                          </w:p>
                        </w:tc>
                        <w:tc>
                          <w:tcPr>
                            <w:tcW w:w="1359" w:type="dxa"/>
                            <w:shd w:val="clear" w:color="auto" w:fill="DDD9C3" w:themeFill="background2" w:themeFillShade="E6"/>
                            <w:vAlign w:val="center"/>
                          </w:tcPr>
                          <w:p w14:paraId="0D812D76" w14:textId="77777777" w:rsidR="00610786" w:rsidRDefault="00610786" w:rsidP="00405909">
                            <w:pPr>
                              <w:jc w:val="center"/>
                            </w:pPr>
                            <w:r>
                              <w:t>4</w:t>
                            </w:r>
                          </w:p>
                        </w:tc>
                        <w:tc>
                          <w:tcPr>
                            <w:tcW w:w="1359" w:type="dxa"/>
                            <w:shd w:val="clear" w:color="auto" w:fill="auto"/>
                            <w:vAlign w:val="center"/>
                          </w:tcPr>
                          <w:p w14:paraId="2FB9B0EE" w14:textId="77777777" w:rsidR="00610786" w:rsidRDefault="00610786" w:rsidP="00405909">
                            <w:pPr>
                              <w:jc w:val="center"/>
                            </w:pPr>
                            <w:r>
                              <w:t>3</w:t>
                            </w:r>
                          </w:p>
                        </w:tc>
                      </w:tr>
                      <w:tr w:rsidR="00610786" w14:paraId="44C16274" w14:textId="77777777" w:rsidTr="00405909">
                        <w:trPr>
                          <w:trHeight w:val="1427"/>
                        </w:trPr>
                        <w:tc>
                          <w:tcPr>
                            <w:tcW w:w="850" w:type="dxa"/>
                            <w:vMerge w:val="restart"/>
                            <w:shd w:val="clear" w:color="auto" w:fill="auto"/>
                            <w:textDirection w:val="btLr"/>
                            <w:vAlign w:val="center"/>
                          </w:tcPr>
                          <w:p w14:paraId="0C651E2B" w14:textId="77777777" w:rsidR="00610786" w:rsidRPr="00622453" w:rsidRDefault="00610786" w:rsidP="00405909">
                            <w:pPr>
                              <w:ind w:left="113" w:right="113"/>
                              <w:jc w:val="center"/>
                              <w:rPr>
                                <w:color w:val="0D0D0D" w:themeColor="text1" w:themeTint="F2"/>
                              </w:rPr>
                            </w:pPr>
                            <w:r>
                              <w:t>Understand Art World</w:t>
                            </w:r>
                          </w:p>
                        </w:tc>
                        <w:tc>
                          <w:tcPr>
                            <w:tcW w:w="2020" w:type="dxa"/>
                            <w:shd w:val="clear" w:color="auto" w:fill="E5B8B7" w:themeFill="accent2" w:themeFillTint="66"/>
                          </w:tcPr>
                          <w:p w14:paraId="1E431824" w14:textId="0F8E9967" w:rsidR="00610786" w:rsidRDefault="00610786" w:rsidP="00405909">
                            <w:r w:rsidRPr="008B0268">
                              <w:rPr>
                                <w:b/>
                              </w:rPr>
                              <w:t>Theme</w:t>
                            </w:r>
                            <w:r>
                              <w:t xml:space="preserve"> – your writing shows a clear </w:t>
                            </w:r>
                            <w:proofErr w:type="gramStart"/>
                            <w:r>
                              <w:t>explanation  of</w:t>
                            </w:r>
                            <w:proofErr w:type="gramEnd"/>
                            <w:r>
                              <w:t xml:space="preserve"> Brancusi's "big idea"</w:t>
                            </w:r>
                          </w:p>
                        </w:tc>
                        <w:tc>
                          <w:tcPr>
                            <w:tcW w:w="1358" w:type="dxa"/>
                            <w:vAlign w:val="center"/>
                          </w:tcPr>
                          <w:p w14:paraId="0F01D040" w14:textId="77777777" w:rsidR="00610786" w:rsidRDefault="00610786" w:rsidP="00405909">
                            <w:pPr>
                              <w:jc w:val="center"/>
                            </w:pPr>
                            <w:r>
                              <w:t>7</w:t>
                            </w:r>
                          </w:p>
                        </w:tc>
                        <w:tc>
                          <w:tcPr>
                            <w:tcW w:w="1359" w:type="dxa"/>
                            <w:shd w:val="clear" w:color="auto" w:fill="DDD9C3" w:themeFill="background2" w:themeFillShade="E6"/>
                            <w:vAlign w:val="center"/>
                          </w:tcPr>
                          <w:p w14:paraId="539ECDCD" w14:textId="77777777" w:rsidR="00610786" w:rsidRDefault="00610786" w:rsidP="00405909">
                            <w:pPr>
                              <w:jc w:val="center"/>
                            </w:pPr>
                            <w:r>
                              <w:t>6</w:t>
                            </w:r>
                          </w:p>
                        </w:tc>
                        <w:tc>
                          <w:tcPr>
                            <w:tcW w:w="1359" w:type="dxa"/>
                            <w:shd w:val="clear" w:color="auto" w:fill="auto"/>
                            <w:vAlign w:val="center"/>
                          </w:tcPr>
                          <w:p w14:paraId="0E4A098E" w14:textId="77777777" w:rsidR="00610786" w:rsidRDefault="00610786" w:rsidP="00405909">
                            <w:pPr>
                              <w:jc w:val="center"/>
                            </w:pPr>
                            <w:r>
                              <w:t>5</w:t>
                            </w:r>
                          </w:p>
                        </w:tc>
                        <w:tc>
                          <w:tcPr>
                            <w:tcW w:w="1359" w:type="dxa"/>
                            <w:shd w:val="clear" w:color="auto" w:fill="DDD9C3" w:themeFill="background2" w:themeFillShade="E6"/>
                            <w:vAlign w:val="center"/>
                          </w:tcPr>
                          <w:p w14:paraId="495D40BC" w14:textId="77777777" w:rsidR="00610786" w:rsidRDefault="00610786" w:rsidP="00405909">
                            <w:pPr>
                              <w:jc w:val="center"/>
                            </w:pPr>
                            <w:r>
                              <w:t>4</w:t>
                            </w:r>
                          </w:p>
                        </w:tc>
                        <w:tc>
                          <w:tcPr>
                            <w:tcW w:w="1359" w:type="dxa"/>
                            <w:shd w:val="clear" w:color="auto" w:fill="auto"/>
                            <w:vAlign w:val="center"/>
                          </w:tcPr>
                          <w:p w14:paraId="19895653" w14:textId="77777777" w:rsidR="00610786" w:rsidRDefault="00610786" w:rsidP="00405909">
                            <w:pPr>
                              <w:jc w:val="center"/>
                            </w:pPr>
                            <w:r>
                              <w:t>3</w:t>
                            </w:r>
                          </w:p>
                        </w:tc>
                      </w:tr>
                      <w:tr w:rsidR="00610786" w14:paraId="40464C58" w14:textId="77777777" w:rsidTr="00405909">
                        <w:trPr>
                          <w:trHeight w:val="1427"/>
                        </w:trPr>
                        <w:tc>
                          <w:tcPr>
                            <w:tcW w:w="850" w:type="dxa"/>
                            <w:vMerge/>
                            <w:shd w:val="clear" w:color="auto" w:fill="auto"/>
                          </w:tcPr>
                          <w:p w14:paraId="49EACDBD" w14:textId="77777777" w:rsidR="00610786" w:rsidRDefault="00610786" w:rsidP="00405909"/>
                        </w:tc>
                        <w:tc>
                          <w:tcPr>
                            <w:tcW w:w="2020" w:type="dxa"/>
                            <w:shd w:val="clear" w:color="auto" w:fill="CCC0D9" w:themeFill="accent4" w:themeFillTint="66"/>
                          </w:tcPr>
                          <w:p w14:paraId="4FE39E15" w14:textId="484747E1" w:rsidR="00610786" w:rsidRDefault="00610786" w:rsidP="00405909">
                            <w:r w:rsidRPr="004F33F3">
                              <w:rPr>
                                <w:b/>
                              </w:rPr>
                              <w:t xml:space="preserve">Context </w:t>
                            </w:r>
                            <w:r>
                              <w:t xml:space="preserve">– your argument is logical and based on the evidence from the video and the paintings </w:t>
                            </w:r>
                          </w:p>
                        </w:tc>
                        <w:tc>
                          <w:tcPr>
                            <w:tcW w:w="1358" w:type="dxa"/>
                            <w:vAlign w:val="center"/>
                          </w:tcPr>
                          <w:p w14:paraId="6A345DF9" w14:textId="77777777" w:rsidR="00610786" w:rsidRDefault="00610786" w:rsidP="00405909">
                            <w:pPr>
                              <w:jc w:val="center"/>
                            </w:pPr>
                            <w:r>
                              <w:t>7</w:t>
                            </w:r>
                          </w:p>
                        </w:tc>
                        <w:tc>
                          <w:tcPr>
                            <w:tcW w:w="1359" w:type="dxa"/>
                            <w:shd w:val="clear" w:color="auto" w:fill="DDD9C3" w:themeFill="background2" w:themeFillShade="E6"/>
                            <w:vAlign w:val="center"/>
                          </w:tcPr>
                          <w:p w14:paraId="76060B32" w14:textId="77777777" w:rsidR="00610786" w:rsidRDefault="00610786" w:rsidP="00405909">
                            <w:pPr>
                              <w:jc w:val="center"/>
                            </w:pPr>
                            <w:r>
                              <w:t>6</w:t>
                            </w:r>
                          </w:p>
                        </w:tc>
                        <w:tc>
                          <w:tcPr>
                            <w:tcW w:w="1359" w:type="dxa"/>
                            <w:shd w:val="clear" w:color="auto" w:fill="auto"/>
                            <w:vAlign w:val="center"/>
                          </w:tcPr>
                          <w:p w14:paraId="60E87306" w14:textId="77777777" w:rsidR="00610786" w:rsidRDefault="00610786" w:rsidP="00405909">
                            <w:pPr>
                              <w:jc w:val="center"/>
                            </w:pPr>
                            <w:r>
                              <w:t>5</w:t>
                            </w:r>
                          </w:p>
                        </w:tc>
                        <w:tc>
                          <w:tcPr>
                            <w:tcW w:w="1359" w:type="dxa"/>
                            <w:shd w:val="clear" w:color="auto" w:fill="DDD9C3" w:themeFill="background2" w:themeFillShade="E6"/>
                            <w:vAlign w:val="center"/>
                          </w:tcPr>
                          <w:p w14:paraId="5091A2BE" w14:textId="77777777" w:rsidR="00610786" w:rsidRDefault="00610786" w:rsidP="00405909">
                            <w:pPr>
                              <w:jc w:val="center"/>
                            </w:pPr>
                            <w:r>
                              <w:t>4</w:t>
                            </w:r>
                          </w:p>
                        </w:tc>
                        <w:tc>
                          <w:tcPr>
                            <w:tcW w:w="1359" w:type="dxa"/>
                            <w:shd w:val="clear" w:color="auto" w:fill="auto"/>
                            <w:vAlign w:val="center"/>
                          </w:tcPr>
                          <w:p w14:paraId="7E1D2CA2" w14:textId="77777777" w:rsidR="00610786" w:rsidRDefault="00610786" w:rsidP="00405909">
                            <w:pPr>
                              <w:jc w:val="center"/>
                            </w:pPr>
                            <w:r>
                              <w:t>3</w:t>
                            </w:r>
                          </w:p>
                        </w:tc>
                        <w:bookmarkStart w:id="1" w:name="_GoBack"/>
                        <w:bookmarkEnd w:id="1"/>
                      </w:tr>
                      <w:tr w:rsidR="00610786" w14:paraId="3CBBBC29" w14:textId="77777777" w:rsidTr="00405909">
                        <w:trPr>
                          <w:trHeight w:val="1427"/>
                        </w:trPr>
                        <w:tc>
                          <w:tcPr>
                            <w:tcW w:w="850" w:type="dxa"/>
                            <w:vMerge/>
                            <w:shd w:val="clear" w:color="auto" w:fill="auto"/>
                          </w:tcPr>
                          <w:p w14:paraId="63EBB1CB" w14:textId="77777777" w:rsidR="00610786" w:rsidRDefault="00610786" w:rsidP="00405909"/>
                        </w:tc>
                        <w:tc>
                          <w:tcPr>
                            <w:tcW w:w="2020" w:type="dxa"/>
                            <w:shd w:val="clear" w:color="auto" w:fill="C2D69B" w:themeFill="accent3" w:themeFillTint="99"/>
                          </w:tcPr>
                          <w:p w14:paraId="6410B32D" w14:textId="3B62FD8B" w:rsidR="00610786" w:rsidRPr="00071D64" w:rsidRDefault="00610786" w:rsidP="00405909">
                            <w:r w:rsidRPr="00C95EA9">
                              <w:rPr>
                                <w:b/>
                              </w:rPr>
                              <w:t>Synthesis</w:t>
                            </w:r>
                            <w:r>
                              <w:t xml:space="preserve"> – your argument is well supported by references to FTC</w:t>
                            </w:r>
                          </w:p>
                        </w:tc>
                        <w:tc>
                          <w:tcPr>
                            <w:tcW w:w="1358" w:type="dxa"/>
                            <w:vAlign w:val="center"/>
                          </w:tcPr>
                          <w:p w14:paraId="6FB6BDE8" w14:textId="77777777" w:rsidR="00610786" w:rsidRDefault="00610786" w:rsidP="00405909">
                            <w:pPr>
                              <w:jc w:val="center"/>
                            </w:pPr>
                            <w:r>
                              <w:t>7</w:t>
                            </w:r>
                          </w:p>
                        </w:tc>
                        <w:tc>
                          <w:tcPr>
                            <w:tcW w:w="1359" w:type="dxa"/>
                            <w:shd w:val="clear" w:color="auto" w:fill="DDD9C3" w:themeFill="background2" w:themeFillShade="E6"/>
                            <w:vAlign w:val="center"/>
                          </w:tcPr>
                          <w:p w14:paraId="50A05116" w14:textId="77777777" w:rsidR="00610786" w:rsidRDefault="00610786" w:rsidP="00405909">
                            <w:pPr>
                              <w:jc w:val="center"/>
                            </w:pPr>
                            <w:r>
                              <w:t>6</w:t>
                            </w:r>
                          </w:p>
                        </w:tc>
                        <w:tc>
                          <w:tcPr>
                            <w:tcW w:w="1359" w:type="dxa"/>
                            <w:shd w:val="clear" w:color="auto" w:fill="auto"/>
                            <w:vAlign w:val="center"/>
                          </w:tcPr>
                          <w:p w14:paraId="315390BC" w14:textId="77777777" w:rsidR="00610786" w:rsidRDefault="00610786" w:rsidP="00405909">
                            <w:pPr>
                              <w:jc w:val="center"/>
                            </w:pPr>
                            <w:r>
                              <w:t>5</w:t>
                            </w:r>
                          </w:p>
                        </w:tc>
                        <w:tc>
                          <w:tcPr>
                            <w:tcW w:w="1359" w:type="dxa"/>
                            <w:shd w:val="clear" w:color="auto" w:fill="DDD9C3" w:themeFill="background2" w:themeFillShade="E6"/>
                            <w:vAlign w:val="center"/>
                          </w:tcPr>
                          <w:p w14:paraId="6DE44AAB" w14:textId="77777777" w:rsidR="00610786" w:rsidRDefault="00610786" w:rsidP="00405909">
                            <w:pPr>
                              <w:jc w:val="center"/>
                            </w:pPr>
                            <w:r>
                              <w:t>4</w:t>
                            </w:r>
                          </w:p>
                        </w:tc>
                        <w:tc>
                          <w:tcPr>
                            <w:tcW w:w="1359" w:type="dxa"/>
                            <w:shd w:val="clear" w:color="auto" w:fill="auto"/>
                            <w:vAlign w:val="center"/>
                          </w:tcPr>
                          <w:p w14:paraId="6A11822C" w14:textId="77777777" w:rsidR="00610786" w:rsidRDefault="00610786" w:rsidP="00405909">
                            <w:pPr>
                              <w:jc w:val="center"/>
                            </w:pPr>
                            <w:r>
                              <w:t>3</w:t>
                            </w:r>
                          </w:p>
                        </w:tc>
                      </w:tr>
                    </w:tbl>
                    <w:p w14:paraId="0CE734D0" w14:textId="77777777" w:rsidR="0017092D" w:rsidRDefault="0017092D" w:rsidP="00E67D80"/>
                  </w:txbxContent>
                </v:textbox>
              </v:shape>
            </w:pict>
          </mc:Fallback>
        </mc:AlternateContent>
      </w:r>
      <w:r w:rsidR="00E67D80">
        <w:t>Here is the assessment rubric for this part of the project</w:t>
      </w:r>
    </w:p>
    <w:p w14:paraId="62971D32" w14:textId="77777777" w:rsidR="00E67D80" w:rsidRDefault="00E67D80" w:rsidP="00E67D80"/>
    <w:p w14:paraId="5A47E86B" w14:textId="77777777" w:rsidR="00E67D80" w:rsidRDefault="00E67D80" w:rsidP="00E67D80"/>
    <w:p w14:paraId="13AC483C" w14:textId="77777777" w:rsidR="00E67D80" w:rsidRDefault="00E67D80" w:rsidP="00E67D80"/>
    <w:p w14:paraId="535BE6D5" w14:textId="77777777" w:rsidR="00E67D80" w:rsidRDefault="00E67D80" w:rsidP="00E67D80"/>
    <w:p w14:paraId="07B36CB3" w14:textId="77777777" w:rsidR="00E67D80" w:rsidRDefault="00E67D80" w:rsidP="00E67D80"/>
    <w:p w14:paraId="095DB10C" w14:textId="77777777" w:rsidR="00E67D80" w:rsidRDefault="00E67D80" w:rsidP="00E67D80"/>
    <w:p w14:paraId="6A5DDEAA" w14:textId="77777777" w:rsidR="00E67D80" w:rsidRDefault="00E67D80" w:rsidP="00E67D80"/>
    <w:p w14:paraId="2E3420A3" w14:textId="77777777" w:rsidR="00E67D80" w:rsidRDefault="00E67D80" w:rsidP="00E67D80"/>
    <w:p w14:paraId="20D4D0E1" w14:textId="77777777" w:rsidR="00E67D80" w:rsidRDefault="00E67D80" w:rsidP="00E67D80"/>
    <w:p w14:paraId="1F5DFC0A" w14:textId="77777777" w:rsidR="00E67D80" w:rsidRDefault="00E67D80" w:rsidP="00E67D80"/>
    <w:p w14:paraId="739ADD3A" w14:textId="77777777" w:rsidR="00E67D80" w:rsidRDefault="00E67D80" w:rsidP="00E67D80"/>
    <w:p w14:paraId="1725F2DC" w14:textId="77777777" w:rsidR="00E67D80" w:rsidRDefault="00E67D80" w:rsidP="00E67D80"/>
    <w:p w14:paraId="25E28DE8" w14:textId="77777777" w:rsidR="00E67D80" w:rsidRDefault="00E67D80" w:rsidP="00E67D80"/>
    <w:p w14:paraId="7F6AC8A8" w14:textId="77777777" w:rsidR="00E67D80" w:rsidRDefault="00E67D80" w:rsidP="00E67D80"/>
    <w:p w14:paraId="3EA0CAE5" w14:textId="77777777" w:rsidR="00E67D80" w:rsidRDefault="00E67D80" w:rsidP="00E67D80"/>
    <w:p w14:paraId="39948264" w14:textId="77777777" w:rsidR="00E67D80" w:rsidRDefault="00E67D80" w:rsidP="00E67D80"/>
    <w:p w14:paraId="115B0FF2" w14:textId="77777777" w:rsidR="00E67D80" w:rsidRDefault="00E67D80" w:rsidP="00E67D80"/>
    <w:p w14:paraId="6D7F73AE" w14:textId="77777777" w:rsidR="00E67D80" w:rsidRDefault="00E67D80" w:rsidP="00E67D80"/>
    <w:p w14:paraId="4D85BFF7" w14:textId="77777777" w:rsidR="00E67D80" w:rsidRDefault="00E67D80" w:rsidP="00E67D80"/>
    <w:p w14:paraId="1F2233FC" w14:textId="77777777" w:rsidR="00E67D80" w:rsidRDefault="00E67D80" w:rsidP="00E67D80"/>
    <w:p w14:paraId="7E31086F" w14:textId="29F0A96C" w:rsidR="00E67D80" w:rsidRDefault="00D065EE" w:rsidP="00E67D80">
      <w:pPr>
        <w:rPr>
          <w:i/>
          <w:color w:val="C00000"/>
        </w:rPr>
      </w:pPr>
      <w:r>
        <w:t xml:space="preserve">If you give yourself a </w:t>
      </w:r>
      <w:r w:rsidR="00B7147F">
        <w:t>7</w:t>
      </w:r>
      <w:r w:rsidR="00E67D80">
        <w:t xml:space="preserve"> for any question explain why your response </w:t>
      </w:r>
      <w:r w:rsidR="00E67D80">
        <w:rPr>
          <w:b/>
        </w:rPr>
        <w:t xml:space="preserve">goes </w:t>
      </w:r>
      <w:r w:rsidR="00042559">
        <w:rPr>
          <w:b/>
        </w:rPr>
        <w:t xml:space="preserve">well </w:t>
      </w:r>
      <w:r w:rsidR="00E67D80">
        <w:rPr>
          <w:b/>
        </w:rPr>
        <w:t>beyond expectations</w:t>
      </w:r>
      <w:r w:rsidR="00E67D80">
        <w:t xml:space="preserve">. </w:t>
      </w:r>
      <w:r w:rsidR="00E67D80">
        <w:rPr>
          <w:i/>
          <w:color w:val="C00000"/>
        </w:rPr>
        <w:t>Remember I expect you to answer the questions effectively – so don’t just tell me that you did what I expect!!</w:t>
      </w:r>
    </w:p>
    <w:p w14:paraId="3A1D8BE0" w14:textId="77777777" w:rsidR="00E67D80" w:rsidRDefault="00E67D80" w:rsidP="00E67D80">
      <w:r>
        <w:rPr>
          <w:noProof/>
          <w:lang w:eastAsia="en-US"/>
        </w:rPr>
        <mc:AlternateContent>
          <mc:Choice Requires="wps">
            <w:drawing>
              <wp:anchor distT="0" distB="0" distL="114300" distR="114300" simplePos="0" relativeHeight="251660288" behindDoc="0" locked="0" layoutInCell="1" allowOverlap="1" wp14:anchorId="14C26AE4" wp14:editId="018B59F0">
                <wp:simplePos x="0" y="0"/>
                <wp:positionH relativeFrom="column">
                  <wp:posOffset>-73660</wp:posOffset>
                </wp:positionH>
                <wp:positionV relativeFrom="paragraph">
                  <wp:posOffset>24130</wp:posOffset>
                </wp:positionV>
                <wp:extent cx="6591300" cy="2000250"/>
                <wp:effectExtent l="0" t="0" r="12700" b="6350"/>
                <wp:wrapNone/>
                <wp:docPr id="2" name="Text Box 2"/>
                <wp:cNvGraphicFramePr/>
                <a:graphic xmlns:a="http://schemas.openxmlformats.org/drawingml/2006/main">
                  <a:graphicData uri="http://schemas.microsoft.com/office/word/2010/wordprocessingShape">
                    <wps:wsp>
                      <wps:cNvSpPr txBox="1"/>
                      <wps:spPr>
                        <a:xfrm>
                          <a:off x="0" y="0"/>
                          <a:ext cx="6591300" cy="20002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809"/>
                              <w:gridCol w:w="8030"/>
                            </w:tblGrid>
                            <w:tr w:rsidR="0017092D" w14:paraId="17BF0B76"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1EB60945" w14:textId="77777777" w:rsidR="0017092D" w:rsidRDefault="0017092D">
                                  <w:r>
                                    <w:t>Theme question</w:t>
                                  </w:r>
                                </w:p>
                              </w:tc>
                              <w:tc>
                                <w:tcPr>
                                  <w:tcW w:w="8030" w:type="dxa"/>
                                  <w:tcBorders>
                                    <w:top w:val="single" w:sz="4" w:space="0" w:color="auto"/>
                                    <w:left w:val="single" w:sz="4" w:space="0" w:color="auto"/>
                                    <w:bottom w:val="single" w:sz="4" w:space="0" w:color="auto"/>
                                    <w:right w:val="single" w:sz="4" w:space="0" w:color="auto"/>
                                  </w:tcBorders>
                                </w:tcPr>
                                <w:p w14:paraId="488E577C" w14:textId="77777777" w:rsidR="0017092D" w:rsidRDefault="0017092D"/>
                              </w:tc>
                            </w:tr>
                            <w:tr w:rsidR="0017092D" w14:paraId="1BFD594B"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1727786C" w14:textId="77777777" w:rsidR="0017092D" w:rsidRDefault="0017092D">
                                  <w:r>
                                    <w:t>Form question</w:t>
                                  </w:r>
                                </w:p>
                              </w:tc>
                              <w:tc>
                                <w:tcPr>
                                  <w:tcW w:w="8030" w:type="dxa"/>
                                  <w:tcBorders>
                                    <w:top w:val="single" w:sz="4" w:space="0" w:color="auto"/>
                                    <w:left w:val="single" w:sz="4" w:space="0" w:color="auto"/>
                                    <w:bottom w:val="single" w:sz="4" w:space="0" w:color="auto"/>
                                    <w:right w:val="single" w:sz="4" w:space="0" w:color="auto"/>
                                  </w:tcBorders>
                                </w:tcPr>
                                <w:p w14:paraId="604396CE" w14:textId="77777777" w:rsidR="0017092D" w:rsidRDefault="0017092D"/>
                              </w:tc>
                            </w:tr>
                            <w:tr w:rsidR="0017092D" w14:paraId="552632A8"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615760C5" w14:textId="77777777" w:rsidR="0017092D" w:rsidRDefault="0017092D">
                                  <w:r>
                                    <w:t>Context question</w:t>
                                  </w:r>
                                </w:p>
                              </w:tc>
                              <w:tc>
                                <w:tcPr>
                                  <w:tcW w:w="8030" w:type="dxa"/>
                                  <w:tcBorders>
                                    <w:top w:val="single" w:sz="4" w:space="0" w:color="auto"/>
                                    <w:left w:val="single" w:sz="4" w:space="0" w:color="auto"/>
                                    <w:bottom w:val="single" w:sz="4" w:space="0" w:color="auto"/>
                                    <w:right w:val="single" w:sz="4" w:space="0" w:color="auto"/>
                                  </w:tcBorders>
                                </w:tcPr>
                                <w:p w14:paraId="70284D31" w14:textId="77777777" w:rsidR="0017092D" w:rsidRDefault="0017092D"/>
                              </w:tc>
                            </w:tr>
                            <w:tr w:rsidR="0017092D" w14:paraId="63DA8A47"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5723990" w14:textId="77777777" w:rsidR="0017092D" w:rsidRDefault="0017092D">
                                  <w:r>
                                    <w:t>Synthesis question</w:t>
                                  </w:r>
                                </w:p>
                              </w:tc>
                              <w:tc>
                                <w:tcPr>
                                  <w:tcW w:w="8030" w:type="dxa"/>
                                  <w:tcBorders>
                                    <w:top w:val="single" w:sz="4" w:space="0" w:color="auto"/>
                                    <w:left w:val="single" w:sz="4" w:space="0" w:color="auto"/>
                                    <w:bottom w:val="single" w:sz="4" w:space="0" w:color="auto"/>
                                    <w:right w:val="single" w:sz="4" w:space="0" w:color="auto"/>
                                  </w:tcBorders>
                                </w:tcPr>
                                <w:p w14:paraId="7A171DAE" w14:textId="77777777" w:rsidR="0017092D" w:rsidRDefault="0017092D"/>
                              </w:tc>
                            </w:tr>
                          </w:tbl>
                          <w:p w14:paraId="51F7BF8D" w14:textId="77777777" w:rsidR="0017092D" w:rsidRDefault="0017092D" w:rsidP="00E67D8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 o:spid="_x0000_s1027" type="#_x0000_t202" style="position:absolute;margin-left:-5.75pt;margin-top:1.9pt;width:519pt;height:157.5pt;z-index:25166028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" fillcolor="white [3201]" stroked="f" strokeweight=".5pt">
                <v:textbox>
                  <w:txbxContent>
                    <w:tbl>
                      <w:tblPr>
                        <w:tblStyle w:val="TableGrid"/>
                        <w:tblW w:w="0" w:type="auto"/>
                        <w:tblLook w:val="04A0" w:firstRow="1" w:lastRow="0" w:firstColumn="1" w:lastColumn="0" w:noHBand="0" w:noVBand="1"/>
                      </w:tblPr>
                      <w:tblGrid>
                        <w:gridCol w:w="1809"/>
                        <w:gridCol w:w="8030"/>
                      </w:tblGrid>
                      <w:tr w:rsidR="0017092D" w14:paraId="17BF0B76"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hideMark/>
                          </w:tcPr>
                          <w:p w14:paraId="1EB60945" w14:textId="77777777" w:rsidR="0017092D" w:rsidRDefault="0017092D">
                            <w:r>
                              <w:t>Theme question</w:t>
                            </w:r>
                          </w:p>
                        </w:tc>
                        <w:tc>
                          <w:tcPr>
                            <w:tcW w:w="8030" w:type="dxa"/>
                            <w:tcBorders>
                              <w:top w:val="single" w:sz="4" w:space="0" w:color="auto"/>
                              <w:left w:val="single" w:sz="4" w:space="0" w:color="auto"/>
                              <w:bottom w:val="single" w:sz="4" w:space="0" w:color="auto"/>
                              <w:right w:val="single" w:sz="4" w:space="0" w:color="auto"/>
                            </w:tcBorders>
                          </w:tcPr>
                          <w:p w14:paraId="488E577C" w14:textId="77777777" w:rsidR="0017092D" w:rsidRDefault="0017092D"/>
                        </w:tc>
                      </w:tr>
                      <w:tr w:rsidR="0017092D" w14:paraId="1BFD594B"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14:paraId="1727786C" w14:textId="77777777" w:rsidR="0017092D" w:rsidRDefault="0017092D">
                            <w:r>
                              <w:t>Form question</w:t>
                            </w:r>
                          </w:p>
                        </w:tc>
                        <w:tc>
                          <w:tcPr>
                            <w:tcW w:w="8030" w:type="dxa"/>
                            <w:tcBorders>
                              <w:top w:val="single" w:sz="4" w:space="0" w:color="auto"/>
                              <w:left w:val="single" w:sz="4" w:space="0" w:color="auto"/>
                              <w:bottom w:val="single" w:sz="4" w:space="0" w:color="auto"/>
                              <w:right w:val="single" w:sz="4" w:space="0" w:color="auto"/>
                            </w:tcBorders>
                          </w:tcPr>
                          <w:p w14:paraId="604396CE" w14:textId="77777777" w:rsidR="0017092D" w:rsidRDefault="0017092D"/>
                        </w:tc>
                      </w:tr>
                      <w:tr w:rsidR="0017092D" w14:paraId="552632A8"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B2A1C7" w:themeFill="accent4" w:themeFillTint="99"/>
                            <w:vAlign w:val="center"/>
                            <w:hideMark/>
                          </w:tcPr>
                          <w:p w14:paraId="615760C5" w14:textId="77777777" w:rsidR="0017092D" w:rsidRDefault="0017092D">
                            <w:r>
                              <w:t>Context question</w:t>
                            </w:r>
                          </w:p>
                        </w:tc>
                        <w:tc>
                          <w:tcPr>
                            <w:tcW w:w="8030" w:type="dxa"/>
                            <w:tcBorders>
                              <w:top w:val="single" w:sz="4" w:space="0" w:color="auto"/>
                              <w:left w:val="single" w:sz="4" w:space="0" w:color="auto"/>
                              <w:bottom w:val="single" w:sz="4" w:space="0" w:color="auto"/>
                              <w:right w:val="single" w:sz="4" w:space="0" w:color="auto"/>
                            </w:tcBorders>
                          </w:tcPr>
                          <w:p w14:paraId="70284D31" w14:textId="77777777" w:rsidR="0017092D" w:rsidRDefault="0017092D"/>
                        </w:tc>
                      </w:tr>
                      <w:tr w:rsidR="0017092D" w14:paraId="63DA8A47" w14:textId="77777777" w:rsidTr="00E67D80">
                        <w:trPr>
                          <w:trHeight w:val="700"/>
                        </w:trPr>
                        <w:tc>
                          <w:tcPr>
                            <w:tcW w:w="1809"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35723990" w14:textId="77777777" w:rsidR="0017092D" w:rsidRDefault="0017092D">
                            <w:r>
                              <w:t>Synthesis question</w:t>
                            </w:r>
                          </w:p>
                        </w:tc>
                        <w:tc>
                          <w:tcPr>
                            <w:tcW w:w="8030" w:type="dxa"/>
                            <w:tcBorders>
                              <w:top w:val="single" w:sz="4" w:space="0" w:color="auto"/>
                              <w:left w:val="single" w:sz="4" w:space="0" w:color="auto"/>
                              <w:bottom w:val="single" w:sz="4" w:space="0" w:color="auto"/>
                              <w:right w:val="single" w:sz="4" w:space="0" w:color="auto"/>
                            </w:tcBorders>
                          </w:tcPr>
                          <w:p w14:paraId="7A171DAE" w14:textId="77777777" w:rsidR="0017092D" w:rsidRDefault="0017092D"/>
                        </w:tc>
                      </w:tr>
                    </w:tbl>
                    <w:p w14:paraId="51F7BF8D" w14:textId="77777777" w:rsidR="0017092D" w:rsidRDefault="0017092D" w:rsidP="00E67D80"/>
                  </w:txbxContent>
                </v:textbox>
              </v:shape>
            </w:pict>
          </mc:Fallback>
        </mc:AlternateContent>
      </w:r>
    </w:p>
    <w:p w14:paraId="1A8BEC77" w14:textId="77777777" w:rsidR="00E67D80" w:rsidRDefault="00E67D80" w:rsidP="00E67D80"/>
    <w:p w14:paraId="04FB4DC7" w14:textId="77777777" w:rsidR="00E67D80" w:rsidRDefault="00E67D80" w:rsidP="00E67D80"/>
    <w:p w14:paraId="37E375C7" w14:textId="77777777" w:rsidR="00E67D80" w:rsidRDefault="00E67D80" w:rsidP="00E67D80"/>
    <w:p w14:paraId="2C2A2CC2" w14:textId="77777777" w:rsidR="00E67D80" w:rsidRDefault="00E67D80" w:rsidP="00E67D80"/>
    <w:p w14:paraId="6903E3AB" w14:textId="77777777" w:rsidR="00E67D80" w:rsidRDefault="00E67D80" w:rsidP="00E67D80"/>
    <w:p w14:paraId="5542051D" w14:textId="77777777" w:rsidR="00E67D80" w:rsidRDefault="00E67D80" w:rsidP="00E67D80"/>
    <w:p w14:paraId="05FC0956" w14:textId="77777777" w:rsidR="00573839" w:rsidRPr="00574FBD" w:rsidRDefault="00573839" w:rsidP="00573839">
      <w:pPr>
        <w:rPr>
          <w:b/>
          <w:sz w:val="28"/>
          <w:szCs w:val="28"/>
        </w:rPr>
      </w:pPr>
      <w:r>
        <w:rPr>
          <w:b/>
          <w:sz w:val="28"/>
          <w:szCs w:val="28"/>
        </w:rPr>
        <w:lastRenderedPageBreak/>
        <w:t>Form</w:t>
      </w:r>
    </w:p>
    <w:p w14:paraId="30FEED54" w14:textId="4C8E78C2" w:rsidR="00573839" w:rsidRDefault="00573839" w:rsidP="00573839">
      <w:r>
        <w:t xml:space="preserve">Read the article </w:t>
      </w:r>
      <w:r w:rsidRPr="00E757C7">
        <w:t>“</w:t>
      </w:r>
      <w:r w:rsidRPr="00AA3C8A">
        <w:t>Cubism</w:t>
      </w:r>
      <w:r w:rsidRPr="00E757C7">
        <w:t>”</w:t>
      </w:r>
      <w:r w:rsidR="00AA3C8A">
        <w:t>(downloaded from the wiki page "Formalism")</w:t>
      </w:r>
      <w:r>
        <w:t xml:space="preserve"> to give you some background for the following question.</w:t>
      </w:r>
    </w:p>
    <w:p w14:paraId="3EE37520" w14:textId="2EB5C138" w:rsidR="00573839" w:rsidRPr="00F769BF" w:rsidRDefault="00573839" w:rsidP="00573839">
      <w:pPr>
        <w:pStyle w:val="NormalWeb"/>
        <w:rPr>
          <w:rFonts w:asciiTheme="minorHAnsi" w:hAnsiTheme="minorHAnsi"/>
          <w:sz w:val="22"/>
          <w:szCs w:val="22"/>
        </w:rPr>
      </w:pPr>
      <w:r w:rsidRPr="00F769BF">
        <w:rPr>
          <w:rFonts w:asciiTheme="minorHAnsi" w:hAnsiTheme="minorHAnsi"/>
          <w:sz w:val="22"/>
          <w:szCs w:val="22"/>
        </w:rPr>
        <w:t xml:space="preserve">The article </w:t>
      </w:r>
      <w:proofErr w:type="gramStart"/>
      <w:r w:rsidRPr="00F769BF">
        <w:rPr>
          <w:rFonts w:asciiTheme="minorHAnsi" w:hAnsiTheme="minorHAnsi"/>
          <w:sz w:val="22"/>
          <w:szCs w:val="22"/>
        </w:rPr>
        <w:t>states that</w:t>
      </w:r>
      <w:proofErr w:type="gramEnd"/>
      <w:r w:rsidRPr="00F769BF">
        <w:rPr>
          <w:rFonts w:asciiTheme="minorHAnsi" w:hAnsiTheme="minorHAnsi"/>
          <w:sz w:val="22"/>
          <w:szCs w:val="22"/>
        </w:rPr>
        <w:t xml:space="preserve"> </w:t>
      </w:r>
      <w:r w:rsidRPr="00F769BF">
        <w:rPr>
          <w:rFonts w:asciiTheme="minorHAnsi" w:hAnsiTheme="minorHAnsi"/>
          <w:b/>
          <w:i/>
          <w:sz w:val="22"/>
          <w:szCs w:val="22"/>
        </w:rPr>
        <w:t>“they (the cubist painters) represented all the surfaces of depicted objects in a single picture plane</w:t>
      </w:r>
      <w:r w:rsidRPr="00AA3C8A">
        <w:rPr>
          <w:rFonts w:asciiTheme="minorHAnsi" w:hAnsiTheme="minorHAnsi"/>
          <w:b/>
          <w:i/>
          <w:sz w:val="22"/>
          <w:szCs w:val="22"/>
          <w:highlight w:val="yellow"/>
        </w:rPr>
        <w:t>, as if the objects had all their faces visible at the same time</w:t>
      </w:r>
      <w:r w:rsidRPr="00F769BF">
        <w:rPr>
          <w:rFonts w:asciiTheme="minorHAnsi" w:hAnsiTheme="minorHAnsi"/>
          <w:b/>
          <w:i/>
          <w:sz w:val="22"/>
          <w:szCs w:val="22"/>
        </w:rPr>
        <w:t>. This new kind of depiction revolutionized the way in which objects could be visualized in painting and art.</w:t>
      </w:r>
      <w:r w:rsidR="008F764E">
        <w:rPr>
          <w:rFonts w:asciiTheme="minorHAnsi" w:hAnsiTheme="minorHAnsi"/>
          <w:b/>
          <w:i/>
          <w:sz w:val="22"/>
          <w:szCs w:val="22"/>
        </w:rPr>
        <w:t>"</w:t>
      </w:r>
    </w:p>
    <w:p w14:paraId="4FF525A2" w14:textId="0DC24D40" w:rsidR="00573839" w:rsidRDefault="00BF67D3" w:rsidP="00187B10">
      <w:pPr>
        <w:rPr>
          <w:b/>
          <w:sz w:val="28"/>
          <w:szCs w:val="28"/>
        </w:rPr>
      </w:pPr>
      <w:r>
        <w:rPr>
          <w:b/>
          <w:noProof/>
          <w:sz w:val="28"/>
          <w:szCs w:val="28"/>
          <w:lang w:eastAsia="en-US"/>
        </w:rPr>
        <mc:AlternateContent>
          <mc:Choice Requires="wps">
            <w:drawing>
              <wp:anchor distT="0" distB="0" distL="114300" distR="114300" simplePos="0" relativeHeight="251679744" behindDoc="0" locked="0" layoutInCell="1" allowOverlap="1" wp14:anchorId="12473967" wp14:editId="7108C5C4">
                <wp:simplePos x="0" y="0"/>
                <wp:positionH relativeFrom="column">
                  <wp:posOffset>3317875</wp:posOffset>
                </wp:positionH>
                <wp:positionV relativeFrom="paragraph">
                  <wp:posOffset>172085</wp:posOffset>
                </wp:positionV>
                <wp:extent cx="2677160" cy="3676015"/>
                <wp:effectExtent l="0" t="0" r="15240" b="32385"/>
                <wp:wrapSquare wrapText="bothSides"/>
                <wp:docPr id="25" name="Text Box 25"/>
                <wp:cNvGraphicFramePr/>
                <a:graphic xmlns:a="http://schemas.openxmlformats.org/drawingml/2006/main">
                  <a:graphicData uri="http://schemas.microsoft.com/office/word/2010/wordprocessingShape">
                    <wps:wsp>
                      <wps:cNvSpPr txBox="1"/>
                      <wps:spPr>
                        <a:xfrm>
                          <a:off x="0" y="0"/>
                          <a:ext cx="2677160" cy="3676015"/>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878DAD0" w14:textId="3548D104" w:rsidR="0017092D" w:rsidRDefault="0017092D">
                            <w:r>
                              <w:rPr>
                                <w:rFonts w:ascii="Helvetica" w:hAnsi="Helvetica" w:cs="Helvetica"/>
                                <w:noProof/>
                                <w:sz w:val="24"/>
                                <w:szCs w:val="24"/>
                                <w:lang w:eastAsia="en-US"/>
                              </w:rPr>
                              <w:drawing>
                                <wp:inline distT="0" distB="0" distL="0" distR="0" wp14:anchorId="4AC5CA7C" wp14:editId="58314FF9">
                                  <wp:extent cx="2665489" cy="3082834"/>
                                  <wp:effectExtent l="0" t="0" r="1905"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667037" cy="3084624"/>
                                          </a:xfrm>
                                          <a:prstGeom prst="rect">
                                            <a:avLst/>
                                          </a:prstGeom>
                                          <a:noFill/>
                                          <a:ln>
                                            <a:noFill/>
                                          </a:ln>
                                        </pic:spPr>
                                      </pic:pic>
                                    </a:graphicData>
                                  </a:graphic>
                                </wp:inline>
                              </w:drawing>
                            </w:r>
                          </w:p>
                          <w:p w14:paraId="5318874A" w14:textId="6F0B0084" w:rsidR="0017092D" w:rsidRPr="00BF67D3" w:rsidRDefault="0017092D" w:rsidP="00BF67D3">
                            <w:pPr>
                              <w:jc w:val="center"/>
                              <w:rPr>
                                <w:sz w:val="16"/>
                                <w:szCs w:val="16"/>
                              </w:rPr>
                            </w:pPr>
                            <w:r w:rsidRPr="00BF67D3">
                              <w:rPr>
                                <w:sz w:val="16"/>
                                <w:szCs w:val="16"/>
                              </w:rPr>
                              <w:t>Jan Vermeer, The Guitar Player, 1672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5" o:spid="_x0000_s1028" type="#_x0000_t202" style="position:absolute;margin-left:261.25pt;margin-top:13.55pt;width:210.8pt;height:289.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" filled="f">
                <v:textbox>
                  <w:txbxContent>
                    <w:p w14:paraId="0878DAD0" w14:textId="3548D104" w:rsidR="008F764E" w:rsidRDefault="008F764E">
                      <w:r>
                        <w:rPr>
                          <w:rFonts w:ascii="Helvetica" w:hAnsi="Helvetica" w:cs="Helvetica"/>
                          <w:noProof/>
                          <w:sz w:val="24"/>
                          <w:szCs w:val="24"/>
                          <w:lang w:eastAsia="en-US"/>
                        </w:rPr>
                        <w:drawing>
                          <wp:inline distT="0" distB="0" distL="0" distR="0" wp14:anchorId="4AC5CA7C" wp14:editId="58314FF9">
                            <wp:extent cx="2665489" cy="3082834"/>
                            <wp:effectExtent l="0" t="0" r="1905" b="0"/>
                            <wp:docPr id="2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67037" cy="3084624"/>
                                    </a:xfrm>
                                    <a:prstGeom prst="rect">
                                      <a:avLst/>
                                    </a:prstGeom>
                                    <a:noFill/>
                                    <a:ln>
                                      <a:noFill/>
                                    </a:ln>
                                  </pic:spPr>
                                </pic:pic>
                              </a:graphicData>
                            </a:graphic>
                          </wp:inline>
                        </w:drawing>
                      </w:r>
                    </w:p>
                    <w:p w14:paraId="5318874A" w14:textId="6F0B0084" w:rsidR="008F764E" w:rsidRPr="00BF67D3" w:rsidRDefault="008F764E" w:rsidP="00BF67D3">
                      <w:pPr>
                        <w:jc w:val="center"/>
                        <w:rPr>
                          <w:sz w:val="16"/>
                          <w:szCs w:val="16"/>
                        </w:rPr>
                      </w:pPr>
                      <w:r w:rsidRPr="00BF67D3">
                        <w:rPr>
                          <w:sz w:val="16"/>
                          <w:szCs w:val="16"/>
                        </w:rPr>
                        <w:t>Jan Vermeer, The Guitar Player, 1672</w:t>
                      </w:r>
                    </w:p>
                  </w:txbxContent>
                </v:textbox>
                <w10:wrap type="square"/>
              </v:shape>
            </w:pict>
          </mc:Fallback>
        </mc:AlternateContent>
      </w:r>
      <w:r>
        <w:rPr>
          <w:noProof/>
          <w:lang w:eastAsia="en-US"/>
        </w:rPr>
        <mc:AlternateContent>
          <mc:Choice Requires="wps">
            <w:drawing>
              <wp:anchor distT="0" distB="0" distL="114300" distR="114300" simplePos="0" relativeHeight="251677696" behindDoc="0" locked="0" layoutInCell="1" allowOverlap="1" wp14:anchorId="49E06183" wp14:editId="340526C7">
                <wp:simplePos x="0" y="0"/>
                <wp:positionH relativeFrom="column">
                  <wp:posOffset>337004</wp:posOffset>
                </wp:positionH>
                <wp:positionV relativeFrom="paragraph">
                  <wp:posOffset>185782</wp:posOffset>
                </wp:positionV>
                <wp:extent cx="2589530" cy="3689713"/>
                <wp:effectExtent l="0" t="0" r="26670" b="19050"/>
                <wp:wrapNone/>
                <wp:docPr id="17"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89530" cy="3689713"/>
                        </a:xfrm>
                        <a:prstGeom prst="rect">
                          <a:avLst/>
                        </a:prstGeom>
                        <a:solidFill>
                          <a:srgbClr val="FFFFFF"/>
                        </a:solidFill>
                        <a:ln w="9525">
                          <a:solidFill>
                            <a:srgbClr val="000000"/>
                          </a:solidFill>
                          <a:miter lim="800000"/>
                          <a:headEnd/>
                          <a:tailEnd/>
                        </a:ln>
                      </wps:spPr>
                      <wps:txbx>
                        <w:txbxContent>
                          <w:p w14:paraId="2B2F97E3" w14:textId="77777777" w:rsidR="0017092D" w:rsidRDefault="0017092D" w:rsidP="00BF67D3">
                            <w:pPr>
                              <w:jc w:val="center"/>
                            </w:pPr>
                            <w:r w:rsidRPr="00574FBD">
                              <w:rPr>
                                <w:noProof/>
                                <w:lang w:eastAsia="en-US"/>
                              </w:rPr>
                              <w:drawing>
                                <wp:inline distT="0" distB="0" distL="0" distR="0" wp14:anchorId="67F1316C" wp14:editId="2F481335">
                                  <wp:extent cx="2300438" cy="3213721"/>
                                  <wp:effectExtent l="0" t="0" r="11430" b="0"/>
                                  <wp:docPr id="5" name="Picture 7" descr="Picasso-The_Guitar_Player-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asso-The_Guitar_Player- 1910"/>
                                          <pic:cNvPicPr>
                                            <a:picLocks noChangeAspect="1" noChangeArrowheads="1"/>
                                          </pic:cNvPicPr>
                                        </pic:nvPicPr>
                                        <pic:blipFill>
                                          <a:blip r:embed="rId10"/>
                                          <a:srcRect/>
                                          <a:stretch>
                                            <a:fillRect/>
                                          </a:stretch>
                                        </pic:blipFill>
                                        <pic:spPr bwMode="auto">
                                          <a:xfrm>
                                            <a:off x="0" y="0"/>
                                            <a:ext cx="2300438" cy="3213721"/>
                                          </a:xfrm>
                                          <a:prstGeom prst="rect">
                                            <a:avLst/>
                                          </a:prstGeom>
                                          <a:noFill/>
                                          <a:ln w="9525">
                                            <a:noFill/>
                                            <a:miter lim="800000"/>
                                            <a:headEnd/>
                                            <a:tailEnd/>
                                          </a:ln>
                                        </pic:spPr>
                                      </pic:pic>
                                    </a:graphicData>
                                  </a:graphic>
                                </wp:inline>
                              </w:drawing>
                            </w:r>
                          </w:p>
                          <w:p w14:paraId="5BE2B39C" w14:textId="77777777" w:rsidR="0017092D" w:rsidRPr="00251A07" w:rsidRDefault="0017092D" w:rsidP="00BF67D3">
                            <w:pPr>
                              <w:jc w:val="center"/>
                              <w:rPr>
                                <w:sz w:val="16"/>
                                <w:szCs w:val="16"/>
                              </w:rPr>
                            </w:pPr>
                            <w:r w:rsidRPr="00251A07">
                              <w:rPr>
                                <w:sz w:val="16"/>
                                <w:szCs w:val="16"/>
                              </w:rPr>
                              <w:t>Pablo Picasso, The Guitar Player, 1910</w:t>
                            </w:r>
                          </w:p>
                          <w:p w14:paraId="231140D7" w14:textId="77777777" w:rsidR="0017092D" w:rsidRDefault="0017092D" w:rsidP="00BF67D3">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 o:spid="_x0000_s1029" type="#_x0000_t202" style="position:absolute;margin-left:26.55pt;margin-top:14.65pt;width:203.9pt;height:290.5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">
                <v:textbox>
                  <w:txbxContent>
                    <w:p w14:paraId="2B2F97E3" w14:textId="77777777" w:rsidR="008F764E" w:rsidRDefault="008F764E" w:rsidP="00BF67D3">
                      <w:pPr>
                        <w:jc w:val="center"/>
                      </w:pPr>
                      <w:r w:rsidRPr="00574FBD">
                        <w:rPr>
                          <w:noProof/>
                          <w:lang w:eastAsia="en-US"/>
                        </w:rPr>
                        <w:drawing>
                          <wp:inline distT="0" distB="0" distL="0" distR="0" wp14:anchorId="67F1316C" wp14:editId="2F481335">
                            <wp:extent cx="2300438" cy="3213721"/>
                            <wp:effectExtent l="0" t="0" r="11430" b="0"/>
                            <wp:docPr id="5" name="Picture 7" descr="Picasso-The_Guitar_Player-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icasso-The_Guitar_Player- 1910"/>
                                    <pic:cNvPicPr>
                                      <a:picLocks noChangeAspect="1" noChangeArrowheads="1"/>
                                    </pic:cNvPicPr>
                                  </pic:nvPicPr>
                                  <pic:blipFill>
                                    <a:blip r:embed="rId11"/>
                                    <a:srcRect/>
                                    <a:stretch>
                                      <a:fillRect/>
                                    </a:stretch>
                                  </pic:blipFill>
                                  <pic:spPr bwMode="auto">
                                    <a:xfrm>
                                      <a:off x="0" y="0"/>
                                      <a:ext cx="2300438" cy="3213721"/>
                                    </a:xfrm>
                                    <a:prstGeom prst="rect">
                                      <a:avLst/>
                                    </a:prstGeom>
                                    <a:noFill/>
                                    <a:ln w="9525">
                                      <a:noFill/>
                                      <a:miter lim="800000"/>
                                      <a:headEnd/>
                                      <a:tailEnd/>
                                    </a:ln>
                                  </pic:spPr>
                                </pic:pic>
                              </a:graphicData>
                            </a:graphic>
                          </wp:inline>
                        </w:drawing>
                      </w:r>
                    </w:p>
                    <w:p w14:paraId="5BE2B39C" w14:textId="77777777" w:rsidR="008F764E" w:rsidRPr="00251A07" w:rsidRDefault="008F764E" w:rsidP="00BF67D3">
                      <w:pPr>
                        <w:jc w:val="center"/>
                        <w:rPr>
                          <w:sz w:val="16"/>
                          <w:szCs w:val="16"/>
                        </w:rPr>
                      </w:pPr>
                      <w:r w:rsidRPr="00251A07">
                        <w:rPr>
                          <w:sz w:val="16"/>
                          <w:szCs w:val="16"/>
                        </w:rPr>
                        <w:t>Pablo Picasso, The Guitar Player, 1910</w:t>
                      </w:r>
                    </w:p>
                    <w:p w14:paraId="231140D7" w14:textId="77777777" w:rsidR="008F764E" w:rsidRDefault="008F764E" w:rsidP="00BF67D3">
                      <w:pPr>
                        <w:jc w:val="center"/>
                      </w:pPr>
                    </w:p>
                  </w:txbxContent>
                </v:textbox>
              </v:shape>
            </w:pict>
          </mc:Fallback>
        </mc:AlternateContent>
      </w:r>
    </w:p>
    <w:p w14:paraId="0AB1913F" w14:textId="77777777" w:rsidR="00573839" w:rsidRDefault="00573839" w:rsidP="00187B10">
      <w:pPr>
        <w:rPr>
          <w:b/>
          <w:sz w:val="28"/>
          <w:szCs w:val="28"/>
        </w:rPr>
      </w:pPr>
    </w:p>
    <w:p w14:paraId="591DC5BF" w14:textId="77777777" w:rsidR="00573839" w:rsidRDefault="00573839" w:rsidP="00187B10">
      <w:pPr>
        <w:rPr>
          <w:b/>
          <w:sz w:val="28"/>
          <w:szCs w:val="28"/>
        </w:rPr>
      </w:pPr>
    </w:p>
    <w:p w14:paraId="66382280" w14:textId="77777777" w:rsidR="00573839" w:rsidRDefault="00573839" w:rsidP="00187B10">
      <w:pPr>
        <w:rPr>
          <w:b/>
          <w:sz w:val="28"/>
          <w:szCs w:val="28"/>
        </w:rPr>
      </w:pPr>
    </w:p>
    <w:p w14:paraId="12907AD8" w14:textId="77777777" w:rsidR="00573839" w:rsidRDefault="00573839" w:rsidP="00187B10">
      <w:pPr>
        <w:rPr>
          <w:b/>
          <w:sz w:val="28"/>
          <w:szCs w:val="28"/>
        </w:rPr>
      </w:pPr>
    </w:p>
    <w:p w14:paraId="4BC56AFD" w14:textId="77777777" w:rsidR="00573839" w:rsidRDefault="00573839" w:rsidP="00187B10">
      <w:pPr>
        <w:rPr>
          <w:b/>
          <w:sz w:val="28"/>
          <w:szCs w:val="28"/>
        </w:rPr>
      </w:pPr>
    </w:p>
    <w:p w14:paraId="6FA6406D" w14:textId="77777777" w:rsidR="00573839" w:rsidRDefault="00573839" w:rsidP="00187B10">
      <w:pPr>
        <w:rPr>
          <w:b/>
          <w:sz w:val="28"/>
          <w:szCs w:val="28"/>
        </w:rPr>
      </w:pPr>
    </w:p>
    <w:p w14:paraId="5802919A" w14:textId="77777777" w:rsidR="00573839" w:rsidRDefault="00573839" w:rsidP="00187B10">
      <w:pPr>
        <w:rPr>
          <w:b/>
          <w:sz w:val="28"/>
          <w:szCs w:val="28"/>
        </w:rPr>
      </w:pPr>
    </w:p>
    <w:p w14:paraId="7598B275" w14:textId="77777777" w:rsidR="00573839" w:rsidRDefault="00573839" w:rsidP="00187B10">
      <w:pPr>
        <w:rPr>
          <w:b/>
          <w:sz w:val="28"/>
          <w:szCs w:val="28"/>
        </w:rPr>
      </w:pPr>
    </w:p>
    <w:p w14:paraId="7E0339D2" w14:textId="77777777" w:rsidR="00573839" w:rsidRDefault="00573839" w:rsidP="00187B10">
      <w:pPr>
        <w:rPr>
          <w:b/>
          <w:sz w:val="28"/>
          <w:szCs w:val="28"/>
        </w:rPr>
      </w:pPr>
    </w:p>
    <w:p w14:paraId="721A43CC" w14:textId="77777777" w:rsidR="008F764E" w:rsidRDefault="008F764E" w:rsidP="00187B10"/>
    <w:p w14:paraId="5CCE2F4A" w14:textId="508B102B" w:rsidR="00573839" w:rsidRPr="008929A9" w:rsidRDefault="008F764E" w:rsidP="00187B10">
      <w:r>
        <w:rPr>
          <w:b/>
          <w:noProof/>
          <w:sz w:val="28"/>
          <w:szCs w:val="28"/>
          <w:lang w:eastAsia="en-US"/>
        </w:rPr>
        <mc:AlternateContent>
          <mc:Choice Requires="wps">
            <w:drawing>
              <wp:anchor distT="0" distB="0" distL="114300" distR="114300" simplePos="0" relativeHeight="251680768" behindDoc="0" locked="0" layoutInCell="1" allowOverlap="1" wp14:anchorId="3F9945EF" wp14:editId="058A4A0C">
                <wp:simplePos x="0" y="0"/>
                <wp:positionH relativeFrom="column">
                  <wp:posOffset>13970</wp:posOffset>
                </wp:positionH>
                <wp:positionV relativeFrom="paragraph">
                  <wp:posOffset>511175</wp:posOffset>
                </wp:positionV>
                <wp:extent cx="6390640" cy="3969385"/>
                <wp:effectExtent l="0" t="0" r="0" b="0"/>
                <wp:wrapSquare wrapText="bothSides"/>
                <wp:docPr id="27" name="Text Box 27"/>
                <wp:cNvGraphicFramePr/>
                <a:graphic xmlns:a="http://schemas.openxmlformats.org/drawingml/2006/main">
                  <a:graphicData uri="http://schemas.microsoft.com/office/word/2010/wordprocessingShape">
                    <wps:wsp>
                      <wps:cNvSpPr txBox="1"/>
                      <wps:spPr>
                        <a:xfrm>
                          <a:off x="0" y="0"/>
                          <a:ext cx="6390640" cy="396938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tbl>
                            <w:tblPr>
                              <w:tblStyle w:val="TableGrid"/>
                              <w:tblW w:w="0" w:type="auto"/>
                              <w:tblLook w:val="04A0" w:firstRow="1" w:lastRow="0" w:firstColumn="1" w:lastColumn="0" w:noHBand="0" w:noVBand="1"/>
                            </w:tblPr>
                            <w:tblGrid>
                              <w:gridCol w:w="1391"/>
                              <w:gridCol w:w="4200"/>
                              <w:gridCol w:w="4200"/>
                            </w:tblGrid>
                            <w:tr w:rsidR="0017092D" w14:paraId="39032E71" w14:textId="77777777" w:rsidTr="008F764E">
                              <w:tc>
                                <w:tcPr>
                                  <w:tcW w:w="1391" w:type="dxa"/>
                                </w:tcPr>
                                <w:p w14:paraId="77499ACE" w14:textId="77777777" w:rsidR="0017092D" w:rsidRDefault="0017092D"/>
                              </w:tc>
                              <w:tc>
                                <w:tcPr>
                                  <w:tcW w:w="4200" w:type="dxa"/>
                                  <w:shd w:val="clear" w:color="auto" w:fill="D99594" w:themeFill="accent2" w:themeFillTint="99"/>
                                  <w:vAlign w:val="center"/>
                                </w:tcPr>
                                <w:p w14:paraId="5DC4CF17" w14:textId="0461BB52" w:rsidR="0017092D" w:rsidRDefault="0017092D" w:rsidP="0028760F">
                                  <w:pPr>
                                    <w:jc w:val="center"/>
                                  </w:pPr>
                                  <w:r>
                                    <w:t>Picasso</w:t>
                                  </w:r>
                                </w:p>
                              </w:tc>
                              <w:tc>
                                <w:tcPr>
                                  <w:tcW w:w="4200" w:type="dxa"/>
                                  <w:shd w:val="clear" w:color="auto" w:fill="C2D69B" w:themeFill="accent3" w:themeFillTint="99"/>
                                  <w:vAlign w:val="center"/>
                                </w:tcPr>
                                <w:p w14:paraId="624981BE" w14:textId="345BDF3A" w:rsidR="0017092D" w:rsidRDefault="0017092D" w:rsidP="0028760F">
                                  <w:pPr>
                                    <w:jc w:val="center"/>
                                  </w:pPr>
                                  <w:r>
                                    <w:t>Vermeer</w:t>
                                  </w:r>
                                </w:p>
                              </w:tc>
                            </w:tr>
                            <w:tr w:rsidR="0017092D" w14:paraId="1860511E" w14:textId="77777777" w:rsidTr="006B4CEC">
                              <w:trPr>
                                <w:trHeight w:val="1004"/>
                              </w:trPr>
                              <w:tc>
                                <w:tcPr>
                                  <w:tcW w:w="1391" w:type="dxa"/>
                                  <w:shd w:val="clear" w:color="auto" w:fill="FABF8F" w:themeFill="accent6" w:themeFillTint="99"/>
                                  <w:vAlign w:val="center"/>
                                </w:tcPr>
                                <w:p w14:paraId="4A19656A" w14:textId="6175EF14" w:rsidR="0017092D" w:rsidRPr="00AA3C8A" w:rsidRDefault="0017092D" w:rsidP="0028760F">
                                  <w:pPr>
                                    <w:rPr>
                                      <w:sz w:val="18"/>
                                      <w:szCs w:val="18"/>
                                    </w:rPr>
                                  </w:pPr>
                                  <w:r w:rsidRPr="00AA3C8A">
                                    <w:rPr>
                                      <w:sz w:val="18"/>
                                      <w:szCs w:val="18"/>
                                    </w:rPr>
                                    <w:t>The shapes</w:t>
                                  </w:r>
                                </w:p>
                              </w:tc>
                              <w:tc>
                                <w:tcPr>
                                  <w:tcW w:w="4200" w:type="dxa"/>
                                </w:tcPr>
                                <w:p w14:paraId="4B546E78" w14:textId="77777777" w:rsidR="0017092D" w:rsidRDefault="0017092D"/>
                              </w:tc>
                              <w:tc>
                                <w:tcPr>
                                  <w:tcW w:w="4200" w:type="dxa"/>
                                </w:tcPr>
                                <w:p w14:paraId="011EDF11" w14:textId="77777777" w:rsidR="0017092D" w:rsidRDefault="0017092D"/>
                              </w:tc>
                            </w:tr>
                            <w:tr w:rsidR="0017092D" w14:paraId="30955689" w14:textId="77777777" w:rsidTr="006B4CEC">
                              <w:trPr>
                                <w:trHeight w:val="1004"/>
                              </w:trPr>
                              <w:tc>
                                <w:tcPr>
                                  <w:tcW w:w="1391" w:type="dxa"/>
                                  <w:shd w:val="clear" w:color="auto" w:fill="B2A1C7" w:themeFill="accent4" w:themeFillTint="99"/>
                                  <w:vAlign w:val="center"/>
                                </w:tcPr>
                                <w:p w14:paraId="42149962" w14:textId="3635495A" w:rsidR="0017092D" w:rsidRPr="00AA3C8A" w:rsidRDefault="0017092D" w:rsidP="0028760F">
                                  <w:pPr>
                                    <w:rPr>
                                      <w:sz w:val="18"/>
                                      <w:szCs w:val="18"/>
                                    </w:rPr>
                                  </w:pPr>
                                  <w:r w:rsidRPr="00AA3C8A">
                                    <w:rPr>
                                      <w:sz w:val="18"/>
                                      <w:szCs w:val="18"/>
                                    </w:rPr>
                                    <w:t>How the elements in the picture fit into the space</w:t>
                                  </w:r>
                                </w:p>
                              </w:tc>
                              <w:tc>
                                <w:tcPr>
                                  <w:tcW w:w="4200" w:type="dxa"/>
                                </w:tcPr>
                                <w:p w14:paraId="2B4D0D65" w14:textId="77777777" w:rsidR="0017092D" w:rsidRDefault="0017092D"/>
                              </w:tc>
                              <w:tc>
                                <w:tcPr>
                                  <w:tcW w:w="4200" w:type="dxa"/>
                                </w:tcPr>
                                <w:p w14:paraId="4607B41B" w14:textId="77777777" w:rsidR="0017092D" w:rsidRDefault="0017092D"/>
                              </w:tc>
                            </w:tr>
                            <w:tr w:rsidR="0017092D" w14:paraId="66AACCA2" w14:textId="77777777" w:rsidTr="006B4CEC">
                              <w:trPr>
                                <w:trHeight w:val="1004"/>
                              </w:trPr>
                              <w:tc>
                                <w:tcPr>
                                  <w:tcW w:w="1391" w:type="dxa"/>
                                  <w:shd w:val="clear" w:color="auto" w:fill="92CDDC" w:themeFill="accent5" w:themeFillTint="99"/>
                                  <w:vAlign w:val="center"/>
                                </w:tcPr>
                                <w:p w14:paraId="354BD5C4" w14:textId="39549266" w:rsidR="0017092D" w:rsidRPr="00AA3C8A" w:rsidRDefault="0017092D" w:rsidP="0028760F">
                                  <w:pPr>
                                    <w:rPr>
                                      <w:sz w:val="18"/>
                                      <w:szCs w:val="18"/>
                                    </w:rPr>
                                  </w:pPr>
                                  <w:r w:rsidRPr="00AA3C8A">
                                    <w:rPr>
                                      <w:sz w:val="18"/>
                                      <w:szCs w:val="18"/>
                                    </w:rPr>
                                    <w:t>The painting</w:t>
                                  </w:r>
                                </w:p>
                                <w:p w14:paraId="6C25A0BB" w14:textId="66A19FA2" w:rsidR="0017092D" w:rsidRPr="00AA3C8A" w:rsidRDefault="0017092D" w:rsidP="0028760F">
                                  <w:pPr>
                                    <w:rPr>
                                      <w:sz w:val="18"/>
                                      <w:szCs w:val="18"/>
                                    </w:rPr>
                                  </w:pPr>
                                  <w:proofErr w:type="gramStart"/>
                                  <w:r w:rsidRPr="00AA3C8A">
                                    <w:rPr>
                                      <w:sz w:val="18"/>
                                      <w:szCs w:val="18"/>
                                    </w:rPr>
                                    <w:t>technique</w:t>
                                  </w:r>
                                  <w:proofErr w:type="gramEnd"/>
                                </w:p>
                              </w:tc>
                              <w:tc>
                                <w:tcPr>
                                  <w:tcW w:w="4200" w:type="dxa"/>
                                </w:tcPr>
                                <w:p w14:paraId="7A941367" w14:textId="77777777" w:rsidR="0017092D" w:rsidRDefault="0017092D"/>
                              </w:tc>
                              <w:tc>
                                <w:tcPr>
                                  <w:tcW w:w="4200" w:type="dxa"/>
                                </w:tcPr>
                                <w:p w14:paraId="1DB93ECC" w14:textId="77777777" w:rsidR="0017092D" w:rsidRDefault="0017092D"/>
                              </w:tc>
                            </w:tr>
                          </w:tbl>
                          <w:p w14:paraId="45868F61" w14:textId="77777777" w:rsidR="0017092D" w:rsidRDefault="0017092D"/>
                          <w:tbl>
                            <w:tblPr>
                              <w:tblStyle w:val="TableGrid"/>
                              <w:tblW w:w="0" w:type="auto"/>
                              <w:tblLook w:val="04A0" w:firstRow="1" w:lastRow="0" w:firstColumn="1" w:lastColumn="0" w:noHBand="0" w:noVBand="1"/>
                            </w:tblPr>
                            <w:tblGrid>
                              <w:gridCol w:w="9791"/>
                            </w:tblGrid>
                            <w:tr w:rsidR="0017092D" w14:paraId="030BC9DC" w14:textId="77777777" w:rsidTr="006B4CEC">
                              <w:trPr>
                                <w:trHeight w:val="481"/>
                              </w:trPr>
                              <w:tc>
                                <w:tcPr>
                                  <w:tcW w:w="9791" w:type="dxa"/>
                                  <w:shd w:val="clear" w:color="auto" w:fill="8DB3E2" w:themeFill="text2" w:themeFillTint="66"/>
                                </w:tcPr>
                                <w:p w14:paraId="24EBBF04" w14:textId="4AF0090C" w:rsidR="0017092D" w:rsidRPr="008F764E" w:rsidRDefault="0017092D" w:rsidP="008F764E">
                                  <w:pPr>
                                    <w:rPr>
                                      <w:sz w:val="20"/>
                                      <w:szCs w:val="20"/>
                                    </w:rPr>
                                  </w:pPr>
                                  <w:r w:rsidRPr="008F764E">
                                    <w:rPr>
                                      <w:sz w:val="20"/>
                                      <w:szCs w:val="20"/>
                                    </w:rPr>
                                    <w:t>How does Picasso's painting succeed or fail at "</w:t>
                                  </w:r>
                                  <w:proofErr w:type="spellStart"/>
                                  <w:r w:rsidRPr="008F764E">
                                    <w:rPr>
                                      <w:b/>
                                      <w:i/>
                                      <w:sz w:val="20"/>
                                      <w:szCs w:val="20"/>
                                    </w:rPr>
                                    <w:t>revolutioniz</w:t>
                                  </w:r>
                                  <w:proofErr w:type="spellEnd"/>
                                  <w:r w:rsidRPr="008F764E">
                                    <w:rPr>
                                      <w:b/>
                                      <w:i/>
                                      <w:sz w:val="20"/>
                                      <w:szCs w:val="20"/>
                                    </w:rPr>
                                    <w:t>(</w:t>
                                  </w:r>
                                  <w:proofErr w:type="spellStart"/>
                                  <w:r w:rsidRPr="008F764E">
                                    <w:rPr>
                                      <w:b/>
                                      <w:i/>
                                      <w:sz w:val="20"/>
                                      <w:szCs w:val="20"/>
                                    </w:rPr>
                                    <w:t>ing</w:t>
                                  </w:r>
                                  <w:proofErr w:type="spellEnd"/>
                                  <w:r w:rsidRPr="008F764E">
                                    <w:rPr>
                                      <w:b/>
                                      <w:i/>
                                      <w:sz w:val="20"/>
                                      <w:szCs w:val="20"/>
                                    </w:rPr>
                                    <w:t>) the way in which objects could be visualized in painting and art"?</w:t>
                                  </w:r>
                                </w:p>
                              </w:tc>
                            </w:tr>
                            <w:tr w:rsidR="0017092D" w14:paraId="4EA182EA" w14:textId="77777777" w:rsidTr="006B4CEC">
                              <w:trPr>
                                <w:trHeight w:val="1400"/>
                              </w:trPr>
                              <w:tc>
                                <w:tcPr>
                                  <w:tcW w:w="9791" w:type="dxa"/>
                                </w:tcPr>
                                <w:p w14:paraId="764BA262" w14:textId="77777777" w:rsidR="0017092D" w:rsidRDefault="0017092D"/>
                              </w:tc>
                            </w:tr>
                          </w:tbl>
                          <w:p w14:paraId="4B90CEEF" w14:textId="77777777" w:rsidR="0017092D" w:rsidRDefault="001709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7" o:spid="_x0000_s1030" type="#_x0000_t202" style="position:absolute;margin-left:1.1pt;margin-top:40.25pt;width:503.2pt;height:312.55pt;z-index:25168076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" filled="f" stroked="f">
                <v:textbox>
                  <w:txbxContent>
                    <w:tbl>
                      <w:tblPr>
                        <w:tblStyle w:val="TableGrid"/>
                        <w:tblW w:w="0" w:type="auto"/>
                        <w:tblLook w:val="04A0" w:firstRow="1" w:lastRow="0" w:firstColumn="1" w:lastColumn="0" w:noHBand="0" w:noVBand="1"/>
                      </w:tblPr>
                      <w:tblGrid>
                        <w:gridCol w:w="1391"/>
                        <w:gridCol w:w="4200"/>
                        <w:gridCol w:w="4200"/>
                      </w:tblGrid>
                      <w:tr w:rsidR="0017092D" w14:paraId="39032E71" w14:textId="77777777" w:rsidTr="008F764E">
                        <w:tc>
                          <w:tcPr>
                            <w:tcW w:w="1391" w:type="dxa"/>
                          </w:tcPr>
                          <w:p w14:paraId="77499ACE" w14:textId="77777777" w:rsidR="0017092D" w:rsidRDefault="0017092D"/>
                        </w:tc>
                        <w:tc>
                          <w:tcPr>
                            <w:tcW w:w="4200" w:type="dxa"/>
                            <w:shd w:val="clear" w:color="auto" w:fill="D99594" w:themeFill="accent2" w:themeFillTint="99"/>
                            <w:vAlign w:val="center"/>
                          </w:tcPr>
                          <w:p w14:paraId="5DC4CF17" w14:textId="0461BB52" w:rsidR="0017092D" w:rsidRDefault="0017092D" w:rsidP="0028760F">
                            <w:pPr>
                              <w:jc w:val="center"/>
                            </w:pPr>
                            <w:r>
                              <w:t>Picasso</w:t>
                            </w:r>
                          </w:p>
                        </w:tc>
                        <w:tc>
                          <w:tcPr>
                            <w:tcW w:w="4200" w:type="dxa"/>
                            <w:shd w:val="clear" w:color="auto" w:fill="C2D69B" w:themeFill="accent3" w:themeFillTint="99"/>
                            <w:vAlign w:val="center"/>
                          </w:tcPr>
                          <w:p w14:paraId="624981BE" w14:textId="345BDF3A" w:rsidR="0017092D" w:rsidRDefault="0017092D" w:rsidP="0028760F">
                            <w:pPr>
                              <w:jc w:val="center"/>
                            </w:pPr>
                            <w:r>
                              <w:t>Vermeer</w:t>
                            </w:r>
                          </w:p>
                        </w:tc>
                      </w:tr>
                      <w:tr w:rsidR="0017092D" w14:paraId="1860511E" w14:textId="77777777" w:rsidTr="006B4CEC">
                        <w:trPr>
                          <w:trHeight w:val="1004"/>
                        </w:trPr>
                        <w:tc>
                          <w:tcPr>
                            <w:tcW w:w="1391" w:type="dxa"/>
                            <w:shd w:val="clear" w:color="auto" w:fill="FABF8F" w:themeFill="accent6" w:themeFillTint="99"/>
                            <w:vAlign w:val="center"/>
                          </w:tcPr>
                          <w:p w14:paraId="4A19656A" w14:textId="6175EF14" w:rsidR="0017092D" w:rsidRPr="00AA3C8A" w:rsidRDefault="0017092D" w:rsidP="0028760F">
                            <w:pPr>
                              <w:rPr>
                                <w:sz w:val="18"/>
                                <w:szCs w:val="18"/>
                              </w:rPr>
                            </w:pPr>
                            <w:r w:rsidRPr="00AA3C8A">
                              <w:rPr>
                                <w:sz w:val="18"/>
                                <w:szCs w:val="18"/>
                              </w:rPr>
                              <w:t>The shapes</w:t>
                            </w:r>
                          </w:p>
                        </w:tc>
                        <w:tc>
                          <w:tcPr>
                            <w:tcW w:w="4200" w:type="dxa"/>
                          </w:tcPr>
                          <w:p w14:paraId="4B546E78" w14:textId="77777777" w:rsidR="0017092D" w:rsidRDefault="0017092D"/>
                        </w:tc>
                        <w:tc>
                          <w:tcPr>
                            <w:tcW w:w="4200" w:type="dxa"/>
                          </w:tcPr>
                          <w:p w14:paraId="011EDF11" w14:textId="77777777" w:rsidR="0017092D" w:rsidRDefault="0017092D"/>
                        </w:tc>
                      </w:tr>
                      <w:tr w:rsidR="0017092D" w14:paraId="30955689" w14:textId="77777777" w:rsidTr="006B4CEC">
                        <w:trPr>
                          <w:trHeight w:val="1004"/>
                        </w:trPr>
                        <w:tc>
                          <w:tcPr>
                            <w:tcW w:w="1391" w:type="dxa"/>
                            <w:shd w:val="clear" w:color="auto" w:fill="B2A1C7" w:themeFill="accent4" w:themeFillTint="99"/>
                            <w:vAlign w:val="center"/>
                          </w:tcPr>
                          <w:p w14:paraId="42149962" w14:textId="3635495A" w:rsidR="0017092D" w:rsidRPr="00AA3C8A" w:rsidRDefault="0017092D" w:rsidP="0028760F">
                            <w:pPr>
                              <w:rPr>
                                <w:sz w:val="18"/>
                                <w:szCs w:val="18"/>
                              </w:rPr>
                            </w:pPr>
                            <w:r w:rsidRPr="00AA3C8A">
                              <w:rPr>
                                <w:sz w:val="18"/>
                                <w:szCs w:val="18"/>
                              </w:rPr>
                              <w:t>How the elements in the picture fit into the space</w:t>
                            </w:r>
                          </w:p>
                        </w:tc>
                        <w:tc>
                          <w:tcPr>
                            <w:tcW w:w="4200" w:type="dxa"/>
                          </w:tcPr>
                          <w:p w14:paraId="2B4D0D65" w14:textId="77777777" w:rsidR="0017092D" w:rsidRDefault="0017092D"/>
                        </w:tc>
                        <w:tc>
                          <w:tcPr>
                            <w:tcW w:w="4200" w:type="dxa"/>
                          </w:tcPr>
                          <w:p w14:paraId="4607B41B" w14:textId="77777777" w:rsidR="0017092D" w:rsidRDefault="0017092D"/>
                        </w:tc>
                      </w:tr>
                      <w:tr w:rsidR="0017092D" w14:paraId="66AACCA2" w14:textId="77777777" w:rsidTr="006B4CEC">
                        <w:trPr>
                          <w:trHeight w:val="1004"/>
                        </w:trPr>
                        <w:tc>
                          <w:tcPr>
                            <w:tcW w:w="1391" w:type="dxa"/>
                            <w:shd w:val="clear" w:color="auto" w:fill="92CDDC" w:themeFill="accent5" w:themeFillTint="99"/>
                            <w:vAlign w:val="center"/>
                          </w:tcPr>
                          <w:p w14:paraId="354BD5C4" w14:textId="39549266" w:rsidR="0017092D" w:rsidRPr="00AA3C8A" w:rsidRDefault="0017092D" w:rsidP="0028760F">
                            <w:pPr>
                              <w:rPr>
                                <w:sz w:val="18"/>
                                <w:szCs w:val="18"/>
                              </w:rPr>
                            </w:pPr>
                            <w:r w:rsidRPr="00AA3C8A">
                              <w:rPr>
                                <w:sz w:val="18"/>
                                <w:szCs w:val="18"/>
                              </w:rPr>
                              <w:t>The painting</w:t>
                            </w:r>
                          </w:p>
                          <w:p w14:paraId="6C25A0BB" w14:textId="66A19FA2" w:rsidR="0017092D" w:rsidRPr="00AA3C8A" w:rsidRDefault="0017092D" w:rsidP="0028760F">
                            <w:pPr>
                              <w:rPr>
                                <w:sz w:val="18"/>
                                <w:szCs w:val="18"/>
                              </w:rPr>
                            </w:pPr>
                            <w:proofErr w:type="gramStart"/>
                            <w:r w:rsidRPr="00AA3C8A">
                              <w:rPr>
                                <w:sz w:val="18"/>
                                <w:szCs w:val="18"/>
                              </w:rPr>
                              <w:t>technique</w:t>
                            </w:r>
                            <w:proofErr w:type="gramEnd"/>
                          </w:p>
                        </w:tc>
                        <w:tc>
                          <w:tcPr>
                            <w:tcW w:w="4200" w:type="dxa"/>
                          </w:tcPr>
                          <w:p w14:paraId="7A941367" w14:textId="77777777" w:rsidR="0017092D" w:rsidRDefault="0017092D"/>
                        </w:tc>
                        <w:tc>
                          <w:tcPr>
                            <w:tcW w:w="4200" w:type="dxa"/>
                          </w:tcPr>
                          <w:p w14:paraId="1DB93ECC" w14:textId="77777777" w:rsidR="0017092D" w:rsidRDefault="0017092D"/>
                        </w:tc>
                      </w:tr>
                    </w:tbl>
                    <w:p w14:paraId="45868F61" w14:textId="77777777" w:rsidR="0017092D" w:rsidRDefault="0017092D"/>
                    <w:tbl>
                      <w:tblPr>
                        <w:tblStyle w:val="TableGrid"/>
                        <w:tblW w:w="0" w:type="auto"/>
                        <w:tblLook w:val="04A0" w:firstRow="1" w:lastRow="0" w:firstColumn="1" w:lastColumn="0" w:noHBand="0" w:noVBand="1"/>
                      </w:tblPr>
                      <w:tblGrid>
                        <w:gridCol w:w="9791"/>
                      </w:tblGrid>
                      <w:tr w:rsidR="0017092D" w14:paraId="030BC9DC" w14:textId="77777777" w:rsidTr="006B4CEC">
                        <w:trPr>
                          <w:trHeight w:val="481"/>
                        </w:trPr>
                        <w:tc>
                          <w:tcPr>
                            <w:tcW w:w="9791" w:type="dxa"/>
                            <w:shd w:val="clear" w:color="auto" w:fill="8DB3E2" w:themeFill="text2" w:themeFillTint="66"/>
                          </w:tcPr>
                          <w:p w14:paraId="24EBBF04" w14:textId="4AF0090C" w:rsidR="0017092D" w:rsidRPr="008F764E" w:rsidRDefault="0017092D" w:rsidP="008F764E">
                            <w:pPr>
                              <w:rPr>
                                <w:sz w:val="20"/>
                                <w:szCs w:val="20"/>
                              </w:rPr>
                            </w:pPr>
                            <w:r w:rsidRPr="008F764E">
                              <w:rPr>
                                <w:sz w:val="20"/>
                                <w:szCs w:val="20"/>
                              </w:rPr>
                              <w:t>How does Picasso's painting succeed or fail at "</w:t>
                            </w:r>
                            <w:proofErr w:type="spellStart"/>
                            <w:r w:rsidRPr="008F764E">
                              <w:rPr>
                                <w:b/>
                                <w:i/>
                                <w:sz w:val="20"/>
                                <w:szCs w:val="20"/>
                              </w:rPr>
                              <w:t>revolutioniz</w:t>
                            </w:r>
                            <w:proofErr w:type="spellEnd"/>
                            <w:r w:rsidRPr="008F764E">
                              <w:rPr>
                                <w:b/>
                                <w:i/>
                                <w:sz w:val="20"/>
                                <w:szCs w:val="20"/>
                              </w:rPr>
                              <w:t>(</w:t>
                            </w:r>
                            <w:proofErr w:type="spellStart"/>
                            <w:r w:rsidRPr="008F764E">
                              <w:rPr>
                                <w:b/>
                                <w:i/>
                                <w:sz w:val="20"/>
                                <w:szCs w:val="20"/>
                              </w:rPr>
                              <w:t>ing</w:t>
                            </w:r>
                            <w:proofErr w:type="spellEnd"/>
                            <w:r w:rsidRPr="008F764E">
                              <w:rPr>
                                <w:b/>
                                <w:i/>
                                <w:sz w:val="20"/>
                                <w:szCs w:val="20"/>
                              </w:rPr>
                              <w:t>) the way in which objects could be visualized in painting and art"?</w:t>
                            </w:r>
                          </w:p>
                        </w:tc>
                      </w:tr>
                      <w:tr w:rsidR="0017092D" w14:paraId="4EA182EA" w14:textId="77777777" w:rsidTr="006B4CEC">
                        <w:trPr>
                          <w:trHeight w:val="1400"/>
                        </w:trPr>
                        <w:tc>
                          <w:tcPr>
                            <w:tcW w:w="9791" w:type="dxa"/>
                          </w:tcPr>
                          <w:p w14:paraId="764BA262" w14:textId="77777777" w:rsidR="0017092D" w:rsidRDefault="0017092D"/>
                        </w:tc>
                      </w:tr>
                    </w:tbl>
                    <w:p w14:paraId="4B90CEEF" w14:textId="77777777" w:rsidR="0017092D" w:rsidRDefault="0017092D"/>
                  </w:txbxContent>
                </v:textbox>
                <w10:wrap type="square"/>
              </v:shape>
            </w:pict>
          </mc:Fallback>
        </mc:AlternateContent>
      </w:r>
      <w:r w:rsidR="008929A9" w:rsidRPr="008929A9">
        <w:t>Compare these two Guitar Players according to the criteria in the table below.  Then answer the final question in the box.</w:t>
      </w:r>
    </w:p>
    <w:p w14:paraId="60CB1C40" w14:textId="2A42FCFA" w:rsidR="00187B10" w:rsidRPr="00574FBD" w:rsidRDefault="008F764E" w:rsidP="00187B10">
      <w:pPr>
        <w:rPr>
          <w:b/>
          <w:sz w:val="28"/>
          <w:szCs w:val="28"/>
        </w:rPr>
      </w:pPr>
      <w:r>
        <w:rPr>
          <w:b/>
          <w:noProof/>
          <w:sz w:val="28"/>
          <w:szCs w:val="28"/>
          <w:lang w:eastAsia="en-US"/>
        </w:rPr>
        <mc:AlternateContent>
          <mc:Choice Requires="wps">
            <w:drawing>
              <wp:anchor distT="0" distB="0" distL="114300" distR="114300" simplePos="0" relativeHeight="251682816" behindDoc="0" locked="0" layoutInCell="1" allowOverlap="1" wp14:anchorId="23370E62" wp14:editId="29D328F9">
                <wp:simplePos x="0" y="0"/>
                <wp:positionH relativeFrom="column">
                  <wp:posOffset>3810</wp:posOffset>
                </wp:positionH>
                <wp:positionV relativeFrom="paragraph">
                  <wp:posOffset>8858885</wp:posOffset>
                </wp:positionV>
                <wp:extent cx="6438900" cy="836930"/>
                <wp:effectExtent l="0" t="0" r="0" b="1270"/>
                <wp:wrapSquare wrapText="bothSides"/>
                <wp:docPr id="28" name="Text Box 28"/>
                <wp:cNvGraphicFramePr/>
                <a:graphic xmlns:a="http://schemas.openxmlformats.org/drawingml/2006/main">
                  <a:graphicData uri="http://schemas.microsoft.com/office/word/2010/wordprocessingShape">
                    <wps:wsp>
                      <wps:cNvSpPr txBox="1"/>
                      <wps:spPr>
                        <a:xfrm>
                          <a:off x="0" y="0"/>
                          <a:ext cx="6438900" cy="83693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A7E81C" w14:textId="77777777" w:rsidR="0017092D" w:rsidRDefault="0017092D" w:rsidP="008F764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28" o:spid="_x0000_s1031" type="#_x0000_t202" style="position:absolute;margin-left:.3pt;margin-top:697.55pt;width:507pt;height:65.9pt;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" filled="f" stroked="f">
                <v:textbox>
                  <w:txbxContent>
                    <w:p w14:paraId="74A7E81C" w14:textId="77777777" w:rsidR="008F764E" w:rsidRDefault="008F764E" w:rsidP="008F764E"/>
                  </w:txbxContent>
                </v:textbox>
                <w10:wrap type="square"/>
              </v:shape>
            </w:pict>
          </mc:Fallback>
        </mc:AlternateContent>
      </w:r>
      <w:r w:rsidR="006332E9">
        <w:rPr>
          <w:b/>
          <w:sz w:val="28"/>
          <w:szCs w:val="28"/>
        </w:rPr>
        <w:t>Theme</w:t>
      </w:r>
    </w:p>
    <w:p w14:paraId="6B07A09C" w14:textId="71232001" w:rsidR="00187B10" w:rsidRDefault="006332E9" w:rsidP="00187B10">
      <w:r>
        <w:t xml:space="preserve">Go </w:t>
      </w:r>
      <w:r w:rsidR="00AA3C8A">
        <w:t xml:space="preserve">to the </w:t>
      </w:r>
      <w:proofErr w:type="spellStart"/>
      <w:r w:rsidR="00AA3C8A">
        <w:t>wikipage</w:t>
      </w:r>
      <w:proofErr w:type="spellEnd"/>
      <w:r w:rsidR="00AA3C8A">
        <w:t xml:space="preserve"> "Formalism"</w:t>
      </w:r>
      <w:r>
        <w:t xml:space="preserve"> to watch a </w:t>
      </w:r>
      <w:r w:rsidRPr="00AA3C8A">
        <w:t>video</w:t>
      </w:r>
      <w:r>
        <w:t xml:space="preserve"> about Brancusi's "Bird in </w:t>
      </w:r>
      <w:r w:rsidR="00573839">
        <w:t>Space</w:t>
      </w:r>
      <w:r>
        <w:t xml:space="preserve">".  Then answer the question below. </w:t>
      </w:r>
    </w:p>
    <w:p w14:paraId="1EA966F4" w14:textId="16711EF3" w:rsidR="00187B10" w:rsidRDefault="00573839" w:rsidP="00187B10">
      <w:r>
        <w:rPr>
          <w:noProof/>
          <w:lang w:eastAsia="en-US"/>
        </w:rPr>
        <mc:AlternateContent>
          <mc:Choice Requires="wps">
            <w:drawing>
              <wp:anchor distT="0" distB="0" distL="114300" distR="114300" simplePos="0" relativeHeight="251674624" behindDoc="0" locked="0" layoutInCell="1" allowOverlap="1" wp14:anchorId="675CBD76" wp14:editId="2B14A2CD">
                <wp:simplePos x="0" y="0"/>
                <wp:positionH relativeFrom="column">
                  <wp:posOffset>934720</wp:posOffset>
                </wp:positionH>
                <wp:positionV relativeFrom="paragraph">
                  <wp:posOffset>207645</wp:posOffset>
                </wp:positionV>
                <wp:extent cx="4700270" cy="4844415"/>
                <wp:effectExtent l="0" t="0" r="24130" b="32385"/>
                <wp:wrapSquare wrapText="bothSides"/>
                <wp:docPr id="21" name="Text Box 21"/>
                <wp:cNvGraphicFramePr/>
                <a:graphic xmlns:a="http://schemas.openxmlformats.org/drawingml/2006/main">
                  <a:graphicData uri="http://schemas.microsoft.com/office/word/2010/wordprocessingShape">
                    <wps:wsp>
                      <wps:cNvSpPr txBox="1"/>
                      <wps:spPr>
                        <a:xfrm>
                          <a:off x="0" y="0"/>
                          <a:ext cx="4700270" cy="4844415"/>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21808AA4" w14:textId="16CD2045" w:rsidR="0017092D" w:rsidRDefault="0017092D" w:rsidP="00573839">
                            <w:pPr>
                              <w:jc w:val="center"/>
                            </w:pPr>
                            <w:r>
                              <w:rPr>
                                <w:rFonts w:ascii="Helvetica" w:hAnsi="Helvetica" w:cs="Helvetica"/>
                                <w:noProof/>
                                <w:sz w:val="24"/>
                                <w:szCs w:val="24"/>
                                <w:lang w:eastAsia="en-US"/>
                              </w:rPr>
                              <w:drawing>
                                <wp:inline distT="0" distB="0" distL="0" distR="0" wp14:anchorId="34734DA8" wp14:editId="690F9B7E">
                                  <wp:extent cx="3096260" cy="5085080"/>
                                  <wp:effectExtent l="0" t="0" r="254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96260" cy="508508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1" o:spid="_x0000_s1032" type="#_x0000_t202" style="position:absolute;margin-left:73.6pt;margin-top:16.35pt;width:370.1pt;height:381.45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" filled="f">
                <v:textbox>
                  <w:txbxContent>
                    <w:p w14:paraId="21808AA4" w14:textId="16CD2045" w:rsidR="008F764E" w:rsidRDefault="008F764E" w:rsidP="00573839">
                      <w:pPr>
                        <w:jc w:val="center"/>
                      </w:pPr>
                      <w:r>
                        <w:rPr>
                          <w:rFonts w:ascii="Helvetica" w:hAnsi="Helvetica" w:cs="Helvetica"/>
                          <w:noProof/>
                          <w:sz w:val="24"/>
                          <w:szCs w:val="24"/>
                          <w:lang w:eastAsia="en-US"/>
                        </w:rPr>
                        <w:drawing>
                          <wp:inline distT="0" distB="0" distL="0" distR="0" wp14:anchorId="34734DA8" wp14:editId="690F9B7E">
                            <wp:extent cx="3096260" cy="5085080"/>
                            <wp:effectExtent l="0" t="0" r="254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96260" cy="5085080"/>
                                    </a:xfrm>
                                    <a:prstGeom prst="rect">
                                      <a:avLst/>
                                    </a:prstGeom>
                                    <a:noFill/>
                                    <a:ln>
                                      <a:noFill/>
                                    </a:ln>
                                  </pic:spPr>
                                </pic:pic>
                              </a:graphicData>
                            </a:graphic>
                          </wp:inline>
                        </w:drawing>
                      </w:r>
                    </w:p>
                  </w:txbxContent>
                </v:textbox>
                <w10:wrap type="square"/>
              </v:shape>
            </w:pict>
          </mc:Fallback>
        </mc:AlternateContent>
      </w:r>
    </w:p>
    <w:p w14:paraId="63DF4FDE" w14:textId="77777777" w:rsidR="00187B10" w:rsidRDefault="00187B10" w:rsidP="00187B10"/>
    <w:p w14:paraId="0907DE74" w14:textId="77777777" w:rsidR="00187B10" w:rsidRDefault="00187B10" w:rsidP="00187B10"/>
    <w:p w14:paraId="0DEDC3B6" w14:textId="259D1666" w:rsidR="00187B10" w:rsidRDefault="00187B10" w:rsidP="00187B10"/>
    <w:p w14:paraId="7579E01A" w14:textId="77777777" w:rsidR="00187B10" w:rsidRDefault="00187B10" w:rsidP="00187B10"/>
    <w:p w14:paraId="5F972E1E" w14:textId="77777777" w:rsidR="00187B10" w:rsidRDefault="00187B10" w:rsidP="00187B10"/>
    <w:p w14:paraId="45D12BA9" w14:textId="77777777" w:rsidR="00187B10" w:rsidRDefault="00187B10" w:rsidP="00187B10"/>
    <w:p w14:paraId="0484C86B" w14:textId="77777777" w:rsidR="00187B10" w:rsidRDefault="00187B10" w:rsidP="00187B10"/>
    <w:p w14:paraId="75095210" w14:textId="77777777" w:rsidR="00187B10" w:rsidRDefault="00187B10" w:rsidP="00187B10"/>
    <w:p w14:paraId="019E1B90" w14:textId="77777777" w:rsidR="00187B10" w:rsidRDefault="00187B10" w:rsidP="00187B10"/>
    <w:p w14:paraId="29941E95" w14:textId="77777777" w:rsidR="00187B10" w:rsidRDefault="00187B10" w:rsidP="00187B10"/>
    <w:p w14:paraId="3266079B" w14:textId="77777777" w:rsidR="00187B10" w:rsidRDefault="00187B10" w:rsidP="00187B10"/>
    <w:p w14:paraId="0F3EA39C" w14:textId="3749AC4D" w:rsidR="00187B10" w:rsidRDefault="00187B10" w:rsidP="00187B10"/>
    <w:p w14:paraId="71174EC7" w14:textId="77777777" w:rsidR="00187B10" w:rsidRDefault="00187B10" w:rsidP="00187B10"/>
    <w:p w14:paraId="26362C35" w14:textId="77777777" w:rsidR="00187B10" w:rsidRDefault="00187B10" w:rsidP="00187B10"/>
    <w:p w14:paraId="074AAB86" w14:textId="77777777" w:rsidR="00187B10" w:rsidRDefault="00187B10" w:rsidP="00187B10"/>
    <w:p w14:paraId="56A2E4FB" w14:textId="77777777" w:rsidR="00187B10" w:rsidRDefault="00187B10" w:rsidP="00187B10"/>
    <w:p w14:paraId="42375EF4" w14:textId="2423DC96" w:rsidR="00187B10" w:rsidRDefault="00911B1D" w:rsidP="00187B10">
      <w:r>
        <w:rPr>
          <w:noProof/>
          <w:lang w:eastAsia="en-US"/>
        </w:rPr>
        <mc:AlternateContent>
          <mc:Choice Requires="wps">
            <w:drawing>
              <wp:anchor distT="0" distB="0" distL="114300" distR="114300" simplePos="0" relativeHeight="251675648" behindDoc="0" locked="0" layoutInCell="1" allowOverlap="1" wp14:anchorId="10768E38" wp14:editId="37DC18D2">
                <wp:simplePos x="0" y="0"/>
                <wp:positionH relativeFrom="column">
                  <wp:posOffset>104140</wp:posOffset>
                </wp:positionH>
                <wp:positionV relativeFrom="paragraph">
                  <wp:posOffset>682625</wp:posOffset>
                </wp:positionV>
                <wp:extent cx="6288405" cy="2678430"/>
                <wp:effectExtent l="0" t="0" r="36195" b="13970"/>
                <wp:wrapSquare wrapText="bothSides"/>
                <wp:docPr id="24" name="Text Box 24"/>
                <wp:cNvGraphicFramePr/>
                <a:graphic xmlns:a="http://schemas.openxmlformats.org/drawingml/2006/main">
                  <a:graphicData uri="http://schemas.microsoft.com/office/word/2010/wordprocessingShape">
                    <wps:wsp>
                      <wps:cNvSpPr txBox="1"/>
                      <wps:spPr>
                        <a:xfrm>
                          <a:off x="0" y="0"/>
                          <a:ext cx="6288405" cy="2678430"/>
                        </a:xfrm>
                        <a:prstGeom prst="rect">
                          <a:avLst/>
                        </a:prstGeom>
                        <a:noFill/>
                        <a:ln>
                          <a:solidFill>
                            <a:srgbClr val="000000"/>
                          </a:solid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6754BB" w14:textId="77777777" w:rsidR="0017092D" w:rsidRDefault="0017092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24" o:spid="_x0000_s1033" type="#_x0000_t202" style="position:absolute;margin-left:8.2pt;margin-top:53.75pt;width:495.15pt;height:210.9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" filled="f">
                <v:textbox>
                  <w:txbxContent>
                    <w:p w14:paraId="7A6754BB" w14:textId="77777777" w:rsidR="00911B1D" w:rsidRDefault="00911B1D"/>
                  </w:txbxContent>
                </v:textbox>
                <w10:wrap type="square"/>
              </v:shape>
            </w:pict>
          </mc:Fallback>
        </mc:AlternateContent>
      </w:r>
      <w:r w:rsidR="00573839">
        <w:t>This clearly does not look like a bird.  Wha</w:t>
      </w:r>
      <w:r w:rsidR="00994D3B">
        <w:t>t is Brancusi's "big idea" here?  Explain how the form of this sculpture does or does not support Brancusi's big idea.</w:t>
      </w:r>
    </w:p>
    <w:p w14:paraId="05A71616" w14:textId="77777777" w:rsidR="00187B10" w:rsidRPr="00B4773A" w:rsidRDefault="00187B10" w:rsidP="00187B10">
      <w:pPr>
        <w:rPr>
          <w:b/>
          <w:sz w:val="28"/>
          <w:szCs w:val="28"/>
        </w:rPr>
      </w:pPr>
      <w:r w:rsidRPr="00B4773A">
        <w:rPr>
          <w:b/>
          <w:sz w:val="28"/>
          <w:szCs w:val="28"/>
        </w:rPr>
        <w:t>Context</w:t>
      </w:r>
    </w:p>
    <w:p w14:paraId="30B56D3D" w14:textId="69F95D9A" w:rsidR="00E56EED" w:rsidRDefault="003E0070" w:rsidP="00187B10">
      <w:r>
        <w:rPr>
          <w:noProof/>
          <w:lang w:eastAsia="en-US"/>
        </w:rPr>
        <mc:AlternateContent>
          <mc:Choice Requires="wps">
            <w:drawing>
              <wp:anchor distT="0" distB="0" distL="114300" distR="114300" simplePos="0" relativeHeight="251684864" behindDoc="0" locked="0" layoutInCell="1" allowOverlap="1" wp14:anchorId="1E88BAD5" wp14:editId="0B0CB598">
                <wp:simplePos x="0" y="0"/>
                <wp:positionH relativeFrom="column">
                  <wp:posOffset>3142648</wp:posOffset>
                </wp:positionH>
                <wp:positionV relativeFrom="paragraph">
                  <wp:posOffset>224924</wp:posOffset>
                </wp:positionV>
                <wp:extent cx="3416969" cy="1578543"/>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3416969" cy="1578543"/>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369C08E" w14:textId="1AE0126B" w:rsidR="0017092D" w:rsidRDefault="0017092D">
                            <w:r>
                              <w:rPr>
                                <w:rFonts w:eastAsia="Times New Roman" w:cs="Times New Roman"/>
                                <w:noProof/>
                                <w:lang w:eastAsia="en-US"/>
                              </w:rPr>
                              <w:drawing>
                                <wp:inline distT="0" distB="0" distL="0" distR="0" wp14:anchorId="1E6180E9" wp14:editId="13AA9328">
                                  <wp:extent cx="3234055" cy="1371554"/>
                                  <wp:effectExtent l="0" t="0" r="0" b="635"/>
                                  <wp:docPr id="10" name="Picture 3" descr="https://encrypted-tbn3.gstatic.com/images?q=tbn:ANd9GcQj_ITn-qLGsc4GlNM_sdSOfekOKAzFnjt-yYtB9s3yNThm0FqfN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3.gstatic.com/images?q=tbn:ANd9GcQj_ITn-qLGsc4GlNM_sdSOfekOKAzFnjt-yYtB9s3yNThm0FqfNQ"/>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34055" cy="137155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7" o:spid="_x0000_s1034" type="#_x0000_t202" style="position:absolute;margin-left:247.45pt;margin-top:17.7pt;width:269.05pt;height:124.3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" filled="f" stroked="f">
                <v:textbox>
                  <w:txbxContent>
                    <w:p w14:paraId="0369C08E" w14:textId="1AE0126B" w:rsidR="0017092D" w:rsidRDefault="0017092D">
                      <w:r>
                        <w:rPr>
                          <w:rFonts w:eastAsia="Times New Roman" w:cs="Times New Roman"/>
                          <w:noProof/>
                          <w:lang w:eastAsia="en-US"/>
                        </w:rPr>
                        <w:drawing>
                          <wp:inline distT="0" distB="0" distL="0" distR="0" wp14:anchorId="1E6180E9" wp14:editId="13AA9328">
                            <wp:extent cx="3234055" cy="1371554"/>
                            <wp:effectExtent l="0" t="0" r="0" b="635"/>
                            <wp:docPr id="10" name="Picture 3" descr="https://encrypted-tbn3.gstatic.com/images?q=tbn:ANd9GcQj_ITn-qLGsc4GlNM_sdSOfekOKAzFnjt-yYtB9s3yNThm0FqfN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ncrypted-tbn3.gstatic.com/images?q=tbn:ANd9GcQj_ITn-qLGsc4GlNM_sdSOfekOKAzFnjt-yYtB9s3yNThm0FqfNQ"/>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4055" cy="1371554"/>
                                    </a:xfrm>
                                    <a:prstGeom prst="rect">
                                      <a:avLst/>
                                    </a:prstGeom>
                                    <a:noFill/>
                                    <a:ln>
                                      <a:noFill/>
                                    </a:ln>
                                  </pic:spPr>
                                </pic:pic>
                              </a:graphicData>
                            </a:graphic>
                          </wp:inline>
                        </w:drawing>
                      </w:r>
                    </w:p>
                  </w:txbxContent>
                </v:textbox>
                <w10:wrap type="square"/>
              </v:shape>
            </w:pict>
          </mc:Fallback>
        </mc:AlternateContent>
      </w:r>
      <w:r w:rsidR="00E56EED">
        <w:rPr>
          <w:noProof/>
          <w:lang w:eastAsia="en-US"/>
        </w:rPr>
        <mc:AlternateContent>
          <mc:Choice Requires="wps">
            <w:drawing>
              <wp:anchor distT="0" distB="0" distL="114300" distR="114300" simplePos="0" relativeHeight="251683840" behindDoc="0" locked="0" layoutInCell="1" allowOverlap="1" wp14:anchorId="6E0AD502" wp14:editId="27FC9D72">
                <wp:simplePos x="0" y="0"/>
                <wp:positionH relativeFrom="column">
                  <wp:posOffset>43180</wp:posOffset>
                </wp:positionH>
                <wp:positionV relativeFrom="paragraph">
                  <wp:posOffset>167005</wp:posOffset>
                </wp:positionV>
                <wp:extent cx="2926080" cy="1212850"/>
                <wp:effectExtent l="0" t="0" r="0" b="6350"/>
                <wp:wrapSquare wrapText="bothSides"/>
                <wp:docPr id="3" name="Text Box 3"/>
                <wp:cNvGraphicFramePr/>
                <a:graphic xmlns:a="http://schemas.openxmlformats.org/drawingml/2006/main">
                  <a:graphicData uri="http://schemas.microsoft.com/office/word/2010/wordprocessingShape">
                    <wps:wsp>
                      <wps:cNvSpPr txBox="1"/>
                      <wps:spPr>
                        <a:xfrm>
                          <a:off x="0" y="0"/>
                          <a:ext cx="2926080" cy="121285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961C6F4" w14:textId="05823D77" w:rsidR="0017092D" w:rsidRDefault="0017092D">
                            <w:r>
                              <w:rPr>
                                <w:rFonts w:eastAsia="Times New Roman" w:cs="Times New Roman"/>
                                <w:noProof/>
                                <w:lang w:eastAsia="en-US"/>
                              </w:rPr>
                              <w:drawing>
                                <wp:inline distT="0" distB="0" distL="0" distR="0" wp14:anchorId="665AABA9" wp14:editId="777E7550">
                                  <wp:extent cx="2743200" cy="1093961"/>
                                  <wp:effectExtent l="0" t="0" r="0" b="0"/>
                                  <wp:docPr id="4" name="Picture 1" descr="https://encrypted-tbn1.gstatic.com/images?q=tbn:ANd9GcTUwO6vDTSUwbvgwJX4di_0NBU999iSUBFvuTRmugL1RlsaJ1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1.gstatic.com/images?q=tbn:ANd9GcTUwO6vDTSUwbvgwJX4di_0NBU999iSUBFvuTRmugL1RlsaJ1Z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3200" cy="1093961"/>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Text Box 3" o:spid="_x0000_s1035" type="#_x0000_t202" style="position:absolute;margin-left:3.4pt;margin-top:13.15pt;width:230.4pt;height:95.5pt;z-index:25168384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" filled="f" stroked="f">
                <v:textbox>
                  <w:txbxContent>
                    <w:p w14:paraId="0961C6F4" w14:textId="05823D77" w:rsidR="0017092D" w:rsidRDefault="0017092D">
                      <w:r>
                        <w:rPr>
                          <w:rFonts w:eastAsia="Times New Roman" w:cs="Times New Roman"/>
                          <w:noProof/>
                          <w:lang w:eastAsia="en-US"/>
                        </w:rPr>
                        <w:drawing>
                          <wp:inline distT="0" distB="0" distL="0" distR="0" wp14:anchorId="665AABA9" wp14:editId="777E7550">
                            <wp:extent cx="2743200" cy="1093961"/>
                            <wp:effectExtent l="0" t="0" r="0" b="0"/>
                            <wp:docPr id="4" name="Picture 1" descr="https://encrypted-tbn1.gstatic.com/images?q=tbn:ANd9GcTUwO6vDTSUwbvgwJX4di_0NBU999iSUBFvuTRmugL1RlsaJ1Z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ncrypted-tbn1.gstatic.com/images?q=tbn:ANd9GcTUwO6vDTSUwbvgwJX4di_0NBU999iSUBFvuTRmugL1RlsaJ1Zy"/>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1093961"/>
                                    </a:xfrm>
                                    <a:prstGeom prst="rect">
                                      <a:avLst/>
                                    </a:prstGeom>
                                    <a:noFill/>
                                    <a:ln>
                                      <a:noFill/>
                                    </a:ln>
                                  </pic:spPr>
                                </pic:pic>
                              </a:graphicData>
                            </a:graphic>
                          </wp:inline>
                        </w:drawing>
                      </w:r>
                    </w:p>
                  </w:txbxContent>
                </v:textbox>
                <w10:wrap type="square"/>
              </v:shape>
            </w:pict>
          </mc:Fallback>
        </mc:AlternateContent>
      </w:r>
    </w:p>
    <w:p w14:paraId="3B2C8564" w14:textId="488FFE9A" w:rsidR="00E56EED" w:rsidRDefault="003E0070" w:rsidP="00187B10">
      <w:r>
        <w:rPr>
          <w:noProof/>
          <w:lang w:eastAsia="en-US"/>
        </w:rPr>
        <mc:AlternateContent>
          <mc:Choice Requires="wps">
            <w:drawing>
              <wp:anchor distT="0" distB="0" distL="114300" distR="114300" simplePos="0" relativeHeight="251686912" behindDoc="0" locked="0" layoutInCell="1" allowOverlap="1" wp14:anchorId="572733EF" wp14:editId="500D2388">
                <wp:simplePos x="0" y="0"/>
                <wp:positionH relativeFrom="column">
                  <wp:posOffset>3296653</wp:posOffset>
                </wp:positionH>
                <wp:positionV relativeFrom="paragraph">
                  <wp:posOffset>226795</wp:posOffset>
                </wp:positionV>
                <wp:extent cx="3214838" cy="1934678"/>
                <wp:effectExtent l="0" t="0" r="0" b="0"/>
                <wp:wrapSquare wrapText="bothSides"/>
                <wp:docPr id="18" name="Text Box 18"/>
                <wp:cNvGraphicFramePr/>
                <a:graphic xmlns:a="http://schemas.openxmlformats.org/drawingml/2006/main">
                  <a:graphicData uri="http://schemas.microsoft.com/office/word/2010/wordprocessingShape">
                    <wps:wsp>
                      <wps:cNvSpPr txBox="1"/>
                      <wps:spPr>
                        <a:xfrm>
                          <a:off x="0" y="0"/>
                          <a:ext cx="3214838" cy="1934678"/>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BA9E6EE" w14:textId="7C8827F8" w:rsidR="0017092D" w:rsidRDefault="0017092D">
                            <w:r>
                              <w:rPr>
                                <w:rFonts w:eastAsia="Times New Roman" w:cs="Times New Roman"/>
                                <w:noProof/>
                                <w:lang w:eastAsia="en-US"/>
                              </w:rPr>
                              <w:drawing>
                                <wp:inline distT="0" distB="0" distL="0" distR="0" wp14:anchorId="60EFB459" wp14:editId="088C88C8">
                                  <wp:extent cx="3031490" cy="1922972"/>
                                  <wp:effectExtent l="0" t="0" r="0" b="7620"/>
                                  <wp:docPr id="20" name="Picture 7" descr="https://encrypted-tbn3.gstatic.com/images?q=tbn:ANd9GcTe2xcX0z-Z4oNoC9Mdx5TvJvo9NGZMQxBcp3oQSB8sOdlEuP1hD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3.gstatic.com/images?q=tbn:ANd9GcTe2xcX0z-Z4oNoC9Mdx5TvJvo9NGZMQxBcp3oQSB8sOdlEuP1hDQ"/>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031490" cy="1922972"/>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8" o:spid="_x0000_s1036" type="#_x0000_t202" style="position:absolute;margin-left:259.6pt;margin-top:17.85pt;width:253.15pt;height:152.3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" filled="f" stroked="f">
                <v:textbox>
                  <w:txbxContent>
                    <w:p w14:paraId="4BA9E6EE" w14:textId="7C8827F8" w:rsidR="0017092D" w:rsidRDefault="0017092D">
                      <w:r>
                        <w:rPr>
                          <w:rFonts w:eastAsia="Times New Roman" w:cs="Times New Roman"/>
                          <w:noProof/>
                          <w:lang w:eastAsia="en-US"/>
                        </w:rPr>
                        <w:drawing>
                          <wp:inline distT="0" distB="0" distL="0" distR="0" wp14:anchorId="60EFB459" wp14:editId="088C88C8">
                            <wp:extent cx="3031490" cy="1922972"/>
                            <wp:effectExtent l="0" t="0" r="0" b="7620"/>
                            <wp:docPr id="20" name="Picture 7" descr="https://encrypted-tbn3.gstatic.com/images?q=tbn:ANd9GcTe2xcX0z-Z4oNoC9Mdx5TvJvo9NGZMQxBcp3oQSB8sOdlEuP1hD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encrypted-tbn3.gstatic.com/images?q=tbn:ANd9GcTe2xcX0z-Z4oNoC9Mdx5TvJvo9NGZMQxBcp3oQSB8sOdlEuP1hDQ"/>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31490" cy="1922972"/>
                                    </a:xfrm>
                                    <a:prstGeom prst="rect">
                                      <a:avLst/>
                                    </a:prstGeom>
                                    <a:noFill/>
                                    <a:ln>
                                      <a:noFill/>
                                    </a:ln>
                                  </pic:spPr>
                                </pic:pic>
                              </a:graphicData>
                            </a:graphic>
                          </wp:inline>
                        </w:drawing>
                      </w:r>
                    </w:p>
                  </w:txbxContent>
                </v:textbox>
                <w10:wrap type="square"/>
              </v:shape>
            </w:pict>
          </mc:Fallback>
        </mc:AlternateContent>
      </w:r>
      <w:r>
        <w:rPr>
          <w:noProof/>
          <w:lang w:eastAsia="en-US"/>
        </w:rPr>
        <mc:AlternateContent>
          <mc:Choice Requires="wps">
            <w:drawing>
              <wp:anchor distT="0" distB="0" distL="114300" distR="114300" simplePos="0" relativeHeight="251685888" behindDoc="0" locked="0" layoutInCell="1" allowOverlap="1" wp14:anchorId="4B28C2FC" wp14:editId="2E4D9EB1">
                <wp:simplePos x="0" y="0"/>
                <wp:positionH relativeFrom="column">
                  <wp:posOffset>91440</wp:posOffset>
                </wp:positionH>
                <wp:positionV relativeFrom="paragraph">
                  <wp:posOffset>82416</wp:posOffset>
                </wp:positionV>
                <wp:extent cx="2983832" cy="1905802"/>
                <wp:effectExtent l="0" t="0" r="0" b="0"/>
                <wp:wrapSquare wrapText="bothSides"/>
                <wp:docPr id="12" name="Text Box 12"/>
                <wp:cNvGraphicFramePr/>
                <a:graphic xmlns:a="http://schemas.openxmlformats.org/drawingml/2006/main">
                  <a:graphicData uri="http://schemas.microsoft.com/office/word/2010/wordprocessingShape">
                    <wps:wsp>
                      <wps:cNvSpPr txBox="1"/>
                      <wps:spPr>
                        <a:xfrm>
                          <a:off x="0" y="0"/>
                          <a:ext cx="2983832" cy="1905802"/>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A83D349" w14:textId="0EE30E8F" w:rsidR="0017092D" w:rsidRDefault="0017092D">
                            <w:r>
                              <w:rPr>
                                <w:rFonts w:eastAsia="Times New Roman" w:cs="Times New Roman"/>
                                <w:noProof/>
                                <w:lang w:eastAsia="en-US"/>
                              </w:rPr>
                              <w:drawing>
                                <wp:inline distT="0" distB="0" distL="0" distR="0" wp14:anchorId="15B848C9" wp14:editId="1F61FA6D">
                                  <wp:extent cx="2800350" cy="2838685"/>
                                  <wp:effectExtent l="0" t="0" r="0" b="6350"/>
                                  <wp:docPr id="15" name="Picture 5" descr="https://encrypted-tbn2.gstatic.com/images?q=tbn:ANd9GcQoAd8m9guV9iUOVGs294UgOdI_p7KACrvDI8D6OQWLGYhjHy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ncrypted-tbn2.gstatic.com/images?q=tbn:ANd9GcQoAd8m9guV9iUOVGs294UgOdI_p7KACrvDI8D6OQWLGYhjHyI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00350" cy="283868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Text Box 12" o:spid="_x0000_s1037" type="#_x0000_t202" style="position:absolute;margin-left:7.2pt;margin-top:6.5pt;width:234.95pt;height:150.0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" filled="f" stroked="f">
                <v:textbox>
                  <w:txbxContent>
                    <w:p w14:paraId="7A83D349" w14:textId="0EE30E8F" w:rsidR="0017092D" w:rsidRDefault="0017092D">
                      <w:r>
                        <w:rPr>
                          <w:rFonts w:eastAsia="Times New Roman" w:cs="Times New Roman"/>
                          <w:noProof/>
                          <w:lang w:eastAsia="en-US"/>
                        </w:rPr>
                        <w:drawing>
                          <wp:inline distT="0" distB="0" distL="0" distR="0" wp14:anchorId="15B848C9" wp14:editId="1F61FA6D">
                            <wp:extent cx="2800350" cy="2838685"/>
                            <wp:effectExtent l="0" t="0" r="0" b="6350"/>
                            <wp:docPr id="15" name="Picture 5" descr="https://encrypted-tbn2.gstatic.com/images?q=tbn:ANd9GcQoAd8m9guV9iUOVGs294UgOdI_p7KACrvDI8D6OQWLGYhjHy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ncrypted-tbn2.gstatic.com/images?q=tbn:ANd9GcQoAd8m9guV9iUOVGs294UgOdI_p7KACrvDI8D6OQWLGYhjHyIA"/>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00350" cy="2838685"/>
                                    </a:xfrm>
                                    <a:prstGeom prst="rect">
                                      <a:avLst/>
                                    </a:prstGeom>
                                    <a:noFill/>
                                    <a:ln>
                                      <a:noFill/>
                                    </a:ln>
                                  </pic:spPr>
                                </pic:pic>
                              </a:graphicData>
                            </a:graphic>
                          </wp:inline>
                        </w:drawing>
                      </w:r>
                    </w:p>
                  </w:txbxContent>
                </v:textbox>
                <w10:wrap type="square"/>
              </v:shape>
            </w:pict>
          </mc:Fallback>
        </mc:AlternateContent>
      </w:r>
    </w:p>
    <w:p w14:paraId="36062B10" w14:textId="77777777" w:rsidR="00E56EED" w:rsidRDefault="00E56EED" w:rsidP="00187B10"/>
    <w:p w14:paraId="740B88CC" w14:textId="23FE8C74" w:rsidR="00187B10" w:rsidRPr="00E56EED" w:rsidRDefault="0017092D" w:rsidP="00187B10">
      <w:r>
        <w:t xml:space="preserve">Go to the </w:t>
      </w:r>
      <w:hyperlink r:id="rId23" w:history="1">
        <w:r w:rsidRPr="0017092D">
          <w:rPr>
            <w:rStyle w:val="Hyperlink"/>
          </w:rPr>
          <w:t>wiki</w:t>
        </w:r>
      </w:hyperlink>
      <w:r>
        <w:t xml:space="preserve"> and watch the Pollock video</w:t>
      </w:r>
      <w:r w:rsidR="00E56EED">
        <w:t xml:space="preserve"> to get some background on Jackson Pollock.  </w:t>
      </w:r>
      <w:r w:rsidR="00E56EED" w:rsidRPr="00E56EED">
        <w:t>The video makes the point that to understand the importance of Pollock's work we must understand the context in which it was made. So even if we accept that Pollock's work expanded the idea of what art could be, and is important in the development of painting in art history, do we need to accept that this is interesting art?</w:t>
      </w:r>
    </w:p>
    <w:p w14:paraId="5138BEE6" w14:textId="54BB81F6" w:rsidR="00E56EED" w:rsidRPr="00E56EED" w:rsidRDefault="00E56EED" w:rsidP="00187B10">
      <w:r w:rsidRPr="00E56EED">
        <w:t>Make an argument, for or against, this statement.</w:t>
      </w:r>
    </w:p>
    <w:p w14:paraId="6E9B3E8C" w14:textId="38759302" w:rsidR="00E56EED" w:rsidRPr="003A4B3F" w:rsidRDefault="00E56EED" w:rsidP="00187B10">
      <w:pPr>
        <w:rPr>
          <w:b/>
          <w:color w:val="0000FF"/>
        </w:rPr>
      </w:pPr>
      <w:r w:rsidRPr="003A4B3F">
        <w:rPr>
          <w:b/>
          <w:color w:val="0000FF"/>
        </w:rPr>
        <w:t>Jackson Pollock's paintings do tell us something about his subjective experience of being in the world.</w:t>
      </w:r>
    </w:p>
    <w:p w14:paraId="218B586B" w14:textId="516FCC60" w:rsidR="00187B10" w:rsidRDefault="003E0070" w:rsidP="00187B10">
      <w:r>
        <w:rPr>
          <w:noProof/>
          <w:lang w:eastAsia="en-US"/>
        </w:rPr>
        <mc:AlternateContent>
          <mc:Choice Requires="wps">
            <w:drawing>
              <wp:anchor distT="0" distB="0" distL="114300" distR="114300" simplePos="0" relativeHeight="251673600" behindDoc="0" locked="0" layoutInCell="1" allowOverlap="1" wp14:anchorId="13A09DFD" wp14:editId="16E6807D">
                <wp:simplePos x="0" y="0"/>
                <wp:positionH relativeFrom="column">
                  <wp:posOffset>-102235</wp:posOffset>
                </wp:positionH>
                <wp:positionV relativeFrom="paragraph">
                  <wp:posOffset>72389</wp:posOffset>
                </wp:positionV>
                <wp:extent cx="6840220" cy="3407577"/>
                <wp:effectExtent l="0" t="0" r="17780" b="21590"/>
                <wp:wrapNone/>
                <wp:docPr id="16"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0220" cy="3407577"/>
                        </a:xfrm>
                        <a:prstGeom prst="rect">
                          <a:avLst/>
                        </a:prstGeom>
                        <a:solidFill>
                          <a:srgbClr val="FFFFFF"/>
                        </a:solidFill>
                        <a:ln w="9525">
                          <a:solidFill>
                            <a:srgbClr val="000000"/>
                          </a:solidFill>
                          <a:miter lim="800000"/>
                          <a:headEnd/>
                          <a:tailEnd/>
                        </a:ln>
                      </wps:spPr>
                      <wps:txbx>
                        <w:txbxContent>
                          <w:p w14:paraId="29541199" w14:textId="77777777" w:rsidR="0017092D" w:rsidRDefault="0017092D" w:rsidP="00187B1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 o:spid="_x0000_s1038" type="#_x0000_t202" style="position:absolute;margin-left:-8pt;margin-top:5.7pt;width:538.6pt;height:268.3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">
                <v:textbox>
                  <w:txbxContent>
                    <w:p w14:paraId="29541199" w14:textId="77777777" w:rsidR="0017092D" w:rsidRDefault="0017092D" w:rsidP="00187B10"/>
                  </w:txbxContent>
                </v:textbox>
              </v:shape>
            </w:pict>
          </mc:Fallback>
        </mc:AlternateContent>
      </w:r>
    </w:p>
    <w:p w14:paraId="79CBCABF" w14:textId="0379833F" w:rsidR="00187B10" w:rsidRDefault="00187B10" w:rsidP="00187B10"/>
    <w:p w14:paraId="1A2E0557" w14:textId="77777777" w:rsidR="00187B10" w:rsidRDefault="00187B10" w:rsidP="00187B10"/>
    <w:p w14:paraId="728F8922" w14:textId="77777777" w:rsidR="00187B10" w:rsidRDefault="00187B10" w:rsidP="00187B10"/>
    <w:p w14:paraId="078CD5D7" w14:textId="1336EA14" w:rsidR="00187B10" w:rsidRDefault="00187B10" w:rsidP="00187B10"/>
    <w:p w14:paraId="40F44F94" w14:textId="283D443E" w:rsidR="00187B10" w:rsidRDefault="00187B10" w:rsidP="00187B10"/>
    <w:p w14:paraId="779DBCA0" w14:textId="77777777" w:rsidR="00187B10" w:rsidRDefault="00187B10" w:rsidP="00187B10"/>
    <w:p w14:paraId="795A3A7C" w14:textId="77777777" w:rsidR="00187B10" w:rsidRDefault="00187B10" w:rsidP="00187B10"/>
    <w:p w14:paraId="1582AAB3" w14:textId="77777777" w:rsidR="00187B10" w:rsidRDefault="00187B10" w:rsidP="00187B10"/>
    <w:p w14:paraId="50DB4E0C" w14:textId="77777777" w:rsidR="00187B10" w:rsidRDefault="00187B10" w:rsidP="00187B10"/>
    <w:p w14:paraId="084E04F8" w14:textId="77777777" w:rsidR="00187B10" w:rsidRDefault="00187B10" w:rsidP="00187B10"/>
    <w:p w14:paraId="34215312" w14:textId="77777777" w:rsidR="00187B10" w:rsidRDefault="00187B10" w:rsidP="00187B10"/>
    <w:p w14:paraId="067DF6C5" w14:textId="77777777" w:rsidR="00187B10" w:rsidRPr="00F70FB2" w:rsidRDefault="00187B10" w:rsidP="00187B10">
      <w:pPr>
        <w:rPr>
          <w:b/>
          <w:sz w:val="28"/>
          <w:szCs w:val="28"/>
        </w:rPr>
      </w:pPr>
      <w:r w:rsidRPr="00F70FB2">
        <w:rPr>
          <w:b/>
          <w:sz w:val="28"/>
          <w:szCs w:val="28"/>
        </w:rPr>
        <w:t>Synthesis</w:t>
      </w:r>
    </w:p>
    <w:p w14:paraId="29709399" w14:textId="22554802" w:rsidR="00187B10" w:rsidRDefault="00187B10" w:rsidP="00187B10">
      <w:r>
        <w:t xml:space="preserve">Read the article </w:t>
      </w:r>
      <w:hyperlink r:id="rId24" w:history="1">
        <w:r w:rsidR="00412CE2" w:rsidRPr="00412CE2">
          <w:rPr>
            <w:rStyle w:val="Hyperlink"/>
          </w:rPr>
          <w:t>Geometric Abstraction</w:t>
        </w:r>
      </w:hyperlink>
      <w:r w:rsidR="00412CE2">
        <w:t xml:space="preserve"> </w:t>
      </w:r>
      <w:r>
        <w:t>for some background to help you formulate an effective argument below.</w:t>
      </w:r>
    </w:p>
    <w:p w14:paraId="5EDB189E" w14:textId="26DE82BF" w:rsidR="00187B10" w:rsidRDefault="00412CE2" w:rsidP="00187B10">
      <w:r>
        <w:rPr>
          <w:noProof/>
          <w:lang w:eastAsia="en-US"/>
        </w:rPr>
        <mc:AlternateContent>
          <mc:Choice Requires="wps">
            <w:drawing>
              <wp:anchor distT="0" distB="0" distL="114300" distR="114300" simplePos="0" relativeHeight="251667456" behindDoc="0" locked="0" layoutInCell="1" allowOverlap="1" wp14:anchorId="09C363B9" wp14:editId="163E62ED">
                <wp:simplePos x="0" y="0"/>
                <wp:positionH relativeFrom="column">
                  <wp:posOffset>3787140</wp:posOffset>
                </wp:positionH>
                <wp:positionV relativeFrom="paragraph">
                  <wp:posOffset>14605</wp:posOffset>
                </wp:positionV>
                <wp:extent cx="2367915" cy="2596515"/>
                <wp:effectExtent l="0" t="0" r="0" b="0"/>
                <wp:wrapNone/>
                <wp:docPr id="14"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7915" cy="2596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12D1595" w14:textId="1DF64B41" w:rsidR="0017092D" w:rsidRDefault="0017092D" w:rsidP="00187B10">
                            <w:r>
                              <w:rPr>
                                <w:noProof/>
                                <w:lang w:eastAsia="en-US"/>
                              </w:rPr>
                              <w:drawing>
                                <wp:inline distT="0" distB="0" distL="0" distR="0" wp14:anchorId="34F503A5" wp14:editId="60FB2602">
                                  <wp:extent cx="2176493" cy="2146434"/>
                                  <wp:effectExtent l="0" t="0" r="825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177731" cy="2147655"/>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7" o:spid="_x0000_s1035" type="#_x0000_t202" style="position:absolute;margin-left:298.2pt;margin-top:1.15pt;width:186.45pt;height:204.45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" stroked="f">
                <v:textbox>
                  <w:txbxContent>
                    <w:p w14:paraId="212D1595" w14:textId="1DF64B41" w:rsidR="00412CE2" w:rsidRDefault="00412CE2" w:rsidP="00187B10">
                      <w:r>
                        <w:rPr>
                          <w:noProof/>
                          <w:lang w:eastAsia="en-US"/>
                        </w:rPr>
                        <w:drawing>
                          <wp:inline distT="0" distB="0" distL="0" distR="0" wp14:anchorId="34F503A5" wp14:editId="60FB2602">
                            <wp:extent cx="2176493" cy="2146434"/>
                            <wp:effectExtent l="0" t="0" r="8255"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177731" cy="2147655"/>
                                    </a:xfrm>
                                    <a:prstGeom prst="rect">
                                      <a:avLst/>
                                    </a:prstGeom>
                                    <a:noFill/>
                                    <a:ln>
                                      <a:noFill/>
                                    </a:ln>
                                  </pic:spPr>
                                </pic:pic>
                              </a:graphicData>
                            </a:graphic>
                          </wp:inline>
                        </w:drawing>
                      </w:r>
                    </w:p>
                  </w:txbxContent>
                </v:textbox>
              </v:shape>
            </w:pict>
          </mc:Fallback>
        </mc:AlternateContent>
      </w:r>
      <w:r w:rsidR="00187B10">
        <w:rPr>
          <w:noProof/>
          <w:lang w:eastAsia="en-US"/>
        </w:rPr>
        <mc:AlternateContent>
          <mc:Choice Requires="wps">
            <w:drawing>
              <wp:anchor distT="0" distB="0" distL="114300" distR="114300" simplePos="0" relativeHeight="251666432" behindDoc="0" locked="0" layoutInCell="1" allowOverlap="1" wp14:anchorId="3F2D4FF4" wp14:editId="414AA3B7">
                <wp:simplePos x="0" y="0"/>
                <wp:positionH relativeFrom="column">
                  <wp:posOffset>-76200</wp:posOffset>
                </wp:positionH>
                <wp:positionV relativeFrom="paragraph">
                  <wp:posOffset>5080</wp:posOffset>
                </wp:positionV>
                <wp:extent cx="3741420" cy="2574290"/>
                <wp:effectExtent l="0" t="0" r="635" b="4445"/>
                <wp:wrapNone/>
                <wp:docPr id="1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1420" cy="2574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E8DFD47" w14:textId="372A0F75" w:rsidR="0017092D" w:rsidRDefault="0017092D" w:rsidP="00187B10">
                            <w:r>
                              <w:rPr>
                                <w:noProof/>
                                <w:lang w:eastAsia="en-US"/>
                              </w:rPr>
                              <w:drawing>
                                <wp:inline distT="0" distB="0" distL="0" distR="0" wp14:anchorId="0460E5EB" wp14:editId="3EC131C3">
                                  <wp:extent cx="3557929" cy="2156059"/>
                                  <wp:effectExtent l="0" t="0" r="0" b="317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59732" cy="2157151"/>
                                          </a:xfrm>
                                          <a:prstGeom prst="rect">
                                            <a:avLst/>
                                          </a:prstGeom>
                                          <a:noFill/>
                                          <a:ln>
                                            <a:noFill/>
                                          </a:ln>
                                        </pic:spPr>
                                      </pic:pic>
                                    </a:graphicData>
                                  </a:graphic>
                                </wp:inline>
                              </w:drawing>
                            </w:r>
                          </w:p>
                        </w:txbxContent>
                      </wps:txbx>
                      <wps:bodyPr rot="0" vert="horz" wrap="non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 o:spid="_x0000_s1036" type="#_x0000_t202" style="position:absolute;margin-left:-5.95pt;margin-top:.4pt;width:294.6pt;height:202.7pt;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" stroked="f">
                <v:textbox>
                  <w:txbxContent>
                    <w:p w14:paraId="2E8DFD47" w14:textId="372A0F75" w:rsidR="00412CE2" w:rsidRDefault="00412CE2" w:rsidP="00187B10">
                      <w:r>
                        <w:rPr>
                          <w:noProof/>
                          <w:lang w:eastAsia="en-US"/>
                        </w:rPr>
                        <w:drawing>
                          <wp:inline distT="0" distB="0" distL="0" distR="0" wp14:anchorId="0460E5EB" wp14:editId="3EC131C3">
                            <wp:extent cx="3557929" cy="2156059"/>
                            <wp:effectExtent l="0" t="0" r="0" b="3175"/>
                            <wp:docPr id="1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559732" cy="2157151"/>
                                    </a:xfrm>
                                    <a:prstGeom prst="rect">
                                      <a:avLst/>
                                    </a:prstGeom>
                                    <a:noFill/>
                                    <a:ln>
                                      <a:noFill/>
                                    </a:ln>
                                  </pic:spPr>
                                </pic:pic>
                              </a:graphicData>
                            </a:graphic>
                          </wp:inline>
                        </w:drawing>
                      </w:r>
                    </w:p>
                  </w:txbxContent>
                </v:textbox>
              </v:shape>
            </w:pict>
          </mc:Fallback>
        </mc:AlternateContent>
      </w:r>
    </w:p>
    <w:p w14:paraId="164C3C8B" w14:textId="77777777" w:rsidR="00187B10" w:rsidRDefault="00187B10" w:rsidP="00187B10"/>
    <w:p w14:paraId="05BB5D7E" w14:textId="77777777" w:rsidR="00187B10" w:rsidRDefault="00187B10" w:rsidP="00187B10"/>
    <w:p w14:paraId="7FFE58B3" w14:textId="77777777" w:rsidR="00187B10" w:rsidRDefault="00187B10" w:rsidP="00187B10"/>
    <w:p w14:paraId="5B9DD87E" w14:textId="77777777" w:rsidR="00187B10" w:rsidRDefault="00187B10" w:rsidP="00187B10"/>
    <w:p w14:paraId="51873137" w14:textId="77777777" w:rsidR="00187B10" w:rsidRDefault="00187B10" w:rsidP="00187B10"/>
    <w:p w14:paraId="4A77E3D8" w14:textId="77777777" w:rsidR="00187B10" w:rsidRDefault="00187B10" w:rsidP="00187B10"/>
    <w:p w14:paraId="746CBFA4" w14:textId="77777777" w:rsidR="00187B10" w:rsidRDefault="00187B10" w:rsidP="00187B10">
      <w:r>
        <w:rPr>
          <w:noProof/>
          <w:lang w:eastAsia="en-US"/>
        </w:rPr>
        <mc:AlternateContent>
          <mc:Choice Requires="wps">
            <w:drawing>
              <wp:anchor distT="0" distB="0" distL="114300" distR="114300" simplePos="0" relativeHeight="251668480" behindDoc="0" locked="0" layoutInCell="1" allowOverlap="1" wp14:anchorId="52DCB086" wp14:editId="7AFF4448">
                <wp:simplePos x="0" y="0"/>
                <wp:positionH relativeFrom="column">
                  <wp:posOffset>867075</wp:posOffset>
                </wp:positionH>
                <wp:positionV relativeFrom="paragraph">
                  <wp:posOffset>267770</wp:posOffset>
                </wp:positionV>
                <wp:extent cx="2028825" cy="219075"/>
                <wp:effectExtent l="0" t="0" r="3175" b="9525"/>
                <wp:wrapNone/>
                <wp:docPr id="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8825"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E82467" w14:textId="149ED1BF" w:rsidR="0017092D" w:rsidRPr="001455E4" w:rsidRDefault="0017092D" w:rsidP="00187B10">
                            <w:pPr>
                              <w:jc w:val="center"/>
                              <w:rPr>
                                <w:sz w:val="16"/>
                                <w:szCs w:val="16"/>
                              </w:rPr>
                            </w:pPr>
                            <w:proofErr w:type="spellStart"/>
                            <w:r>
                              <w:rPr>
                                <w:sz w:val="16"/>
                                <w:szCs w:val="16"/>
                              </w:rPr>
                              <w:t>Gustave</w:t>
                            </w:r>
                            <w:proofErr w:type="spellEnd"/>
                            <w:r>
                              <w:rPr>
                                <w:sz w:val="16"/>
                                <w:szCs w:val="16"/>
                              </w:rPr>
                              <w:t xml:space="preserve"> Courbet, The Stone Breakers, 1849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 o:spid="_x0000_s1037" type="#_x0000_t202" style="position:absolute;margin-left:68.25pt;margin-top:21.1pt;width:159.75pt;height:17.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" stroked="f">
                <v:textbox>
                  <w:txbxContent>
                    <w:p w14:paraId="10E82467" w14:textId="149ED1BF" w:rsidR="00412CE2" w:rsidRPr="001455E4" w:rsidRDefault="00412CE2" w:rsidP="00187B10">
                      <w:pPr>
                        <w:jc w:val="center"/>
                        <w:rPr>
                          <w:sz w:val="16"/>
                          <w:szCs w:val="16"/>
                        </w:rPr>
                      </w:pPr>
                      <w:proofErr w:type="spellStart"/>
                      <w:r>
                        <w:rPr>
                          <w:sz w:val="16"/>
                          <w:szCs w:val="16"/>
                        </w:rPr>
                        <w:t>Gustave</w:t>
                      </w:r>
                      <w:proofErr w:type="spellEnd"/>
                      <w:r>
                        <w:rPr>
                          <w:sz w:val="16"/>
                          <w:szCs w:val="16"/>
                        </w:rPr>
                        <w:t xml:space="preserve"> Courbet, The Stone Breakers, 1849</w:t>
                      </w:r>
                    </w:p>
                  </w:txbxContent>
                </v:textbox>
              </v:shape>
            </w:pict>
          </mc:Fallback>
        </mc:AlternateContent>
      </w:r>
    </w:p>
    <w:p w14:paraId="0B00DF2E" w14:textId="3E0852F5" w:rsidR="00187B10" w:rsidRDefault="00187B10" w:rsidP="00187B10">
      <w:r>
        <w:rPr>
          <w:noProof/>
          <w:lang w:eastAsia="en-US"/>
        </w:rPr>
        <mc:AlternateContent>
          <mc:Choice Requires="wps">
            <w:drawing>
              <wp:anchor distT="0" distB="0" distL="114300" distR="114300" simplePos="0" relativeHeight="251671552" behindDoc="0" locked="0" layoutInCell="1" allowOverlap="1" wp14:anchorId="28B80DEF" wp14:editId="2E970FC4">
                <wp:simplePos x="0" y="0"/>
                <wp:positionH relativeFrom="column">
                  <wp:posOffset>3920189</wp:posOffset>
                </wp:positionH>
                <wp:positionV relativeFrom="paragraph">
                  <wp:posOffset>77370</wp:posOffset>
                </wp:positionV>
                <wp:extent cx="2543175" cy="228600"/>
                <wp:effectExtent l="0" t="0" r="0" b="0"/>
                <wp:wrapNone/>
                <wp:docPr id="8"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3175"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296DED" w14:textId="61345066" w:rsidR="0017092D" w:rsidRPr="00E25837" w:rsidRDefault="0017092D" w:rsidP="00187B10">
                            <w:pPr>
                              <w:jc w:val="center"/>
                              <w:rPr>
                                <w:sz w:val="16"/>
                                <w:szCs w:val="16"/>
                              </w:rPr>
                            </w:pPr>
                            <w:proofErr w:type="spellStart"/>
                            <w:r>
                              <w:rPr>
                                <w:sz w:val="16"/>
                                <w:szCs w:val="16"/>
                              </w:rPr>
                              <w:t>Kazimir</w:t>
                            </w:r>
                            <w:proofErr w:type="spellEnd"/>
                            <w:r>
                              <w:rPr>
                                <w:sz w:val="16"/>
                                <w:szCs w:val="16"/>
                              </w:rPr>
                              <w:t xml:space="preserve"> Malevich, Black Circle, 1915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 o:spid="_x0000_s1038" type="#_x0000_t202" style="position:absolute;margin-left:308.7pt;margin-top:6.1pt;width:200.25pt;height:18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" stroked="f">
                <v:textbox>
                  <w:txbxContent>
                    <w:p w14:paraId="25296DED" w14:textId="61345066" w:rsidR="00412CE2" w:rsidRPr="00E25837" w:rsidRDefault="00412CE2" w:rsidP="00187B10">
                      <w:pPr>
                        <w:jc w:val="center"/>
                        <w:rPr>
                          <w:sz w:val="16"/>
                          <w:szCs w:val="16"/>
                        </w:rPr>
                      </w:pPr>
                      <w:proofErr w:type="spellStart"/>
                      <w:r>
                        <w:rPr>
                          <w:sz w:val="16"/>
                          <w:szCs w:val="16"/>
                        </w:rPr>
                        <w:t>Kazimir</w:t>
                      </w:r>
                      <w:proofErr w:type="spellEnd"/>
                      <w:r>
                        <w:rPr>
                          <w:sz w:val="16"/>
                          <w:szCs w:val="16"/>
                        </w:rPr>
                        <w:t xml:space="preserve"> Malevich, Black Circle, 1915</w:t>
                      </w:r>
                    </w:p>
                  </w:txbxContent>
                </v:textbox>
              </v:shape>
            </w:pict>
          </mc:Fallback>
        </mc:AlternateContent>
      </w:r>
    </w:p>
    <w:p w14:paraId="3B7EB111" w14:textId="77777777" w:rsidR="00187B10" w:rsidRDefault="00187B10" w:rsidP="00187B10"/>
    <w:p w14:paraId="065BAC5A" w14:textId="2FA7A15B" w:rsidR="00187B10" w:rsidRDefault="00187B10" w:rsidP="00187B10">
      <w:r>
        <w:t xml:space="preserve">The </w:t>
      </w:r>
      <w:r w:rsidR="00B7147F">
        <w:t>Courbe</w:t>
      </w:r>
      <w:r w:rsidR="00412CE2">
        <w:t>t painting</w:t>
      </w:r>
      <w:r>
        <w:t xml:space="preserve"> on the left represents the epitome of </w:t>
      </w:r>
      <w:r w:rsidR="00412CE2">
        <w:t>realism painting</w:t>
      </w:r>
      <w:r>
        <w:t xml:space="preserve"> from the 19</w:t>
      </w:r>
      <w:r w:rsidRPr="004D4E00">
        <w:rPr>
          <w:vertAlign w:val="superscript"/>
        </w:rPr>
        <w:t>th</w:t>
      </w:r>
      <w:r>
        <w:t xml:space="preserve"> century. </w:t>
      </w:r>
      <w:proofErr w:type="spellStart"/>
      <w:r w:rsidR="00412CE2">
        <w:t>Kazimir</w:t>
      </w:r>
      <w:proofErr w:type="spellEnd"/>
      <w:r w:rsidR="00412CE2">
        <w:t xml:space="preserve"> Malevich's painting on the right was one of the first purely abstract paintings in the 20th century.</w:t>
      </w:r>
    </w:p>
    <w:p w14:paraId="05EF9DA4" w14:textId="5B45D147" w:rsidR="00187B10" w:rsidRPr="006262B4" w:rsidRDefault="00187B10" w:rsidP="00187B10">
      <w:pPr>
        <w:rPr>
          <w:i/>
          <w:iCs/>
        </w:rPr>
      </w:pPr>
      <w:r>
        <w:t xml:space="preserve">Write an argument </w:t>
      </w:r>
      <w:r w:rsidRPr="0033001E">
        <w:rPr>
          <w:b/>
          <w:color w:val="0000FF"/>
        </w:rPr>
        <w:t>for or against</w:t>
      </w:r>
      <w:r>
        <w:t xml:space="preserve"> this statement: </w:t>
      </w:r>
      <w:r w:rsidRPr="006262B4">
        <w:rPr>
          <w:i/>
          <w:iCs/>
          <w:color w:val="C00000"/>
        </w:rPr>
        <w:t xml:space="preserve">When </w:t>
      </w:r>
      <w:r w:rsidR="00412CE2">
        <w:rPr>
          <w:i/>
          <w:iCs/>
          <w:color w:val="C00000"/>
        </w:rPr>
        <w:t>painting</w:t>
      </w:r>
      <w:r w:rsidRPr="006262B4">
        <w:rPr>
          <w:i/>
          <w:iCs/>
          <w:color w:val="C00000"/>
        </w:rPr>
        <w:t xml:space="preserve"> left the realm of the representational, and moved into </w:t>
      </w:r>
      <w:r w:rsidR="005D2D2A">
        <w:rPr>
          <w:i/>
          <w:iCs/>
          <w:color w:val="C00000"/>
        </w:rPr>
        <w:t>formalism</w:t>
      </w:r>
      <w:r w:rsidRPr="006262B4">
        <w:rPr>
          <w:i/>
          <w:iCs/>
          <w:color w:val="C00000"/>
        </w:rPr>
        <w:t>,</w:t>
      </w:r>
      <w:r w:rsidR="00DF1C2B">
        <w:rPr>
          <w:i/>
          <w:iCs/>
          <w:color w:val="C00000"/>
        </w:rPr>
        <w:t xml:space="preserve"> it lost all connection to what art is supposed to be about</w:t>
      </w:r>
      <w:r w:rsidRPr="006262B4">
        <w:rPr>
          <w:i/>
          <w:iCs/>
          <w:color w:val="C00000"/>
        </w:rPr>
        <w:t>.</w:t>
      </w:r>
      <w:r>
        <w:rPr>
          <w:i/>
          <w:iCs/>
          <w:color w:val="C00000"/>
        </w:rPr>
        <w:t xml:space="preserve"> </w:t>
      </w:r>
      <w:r w:rsidRPr="00A6543E">
        <w:rPr>
          <w:i/>
          <w:iCs/>
        </w:rPr>
        <w:t xml:space="preserve">(Think about what you’ve learned about the intentions of </w:t>
      </w:r>
      <w:r w:rsidR="00412CE2">
        <w:rPr>
          <w:i/>
          <w:iCs/>
        </w:rPr>
        <w:t>Formalism</w:t>
      </w:r>
      <w:r w:rsidRPr="00A6543E">
        <w:rPr>
          <w:i/>
          <w:iCs/>
        </w:rPr>
        <w:t>)</w:t>
      </w:r>
    </w:p>
    <w:p w14:paraId="547F3EBF" w14:textId="77777777" w:rsidR="00187B10" w:rsidRDefault="00187B10" w:rsidP="00187B10">
      <w:r>
        <w:t>Be sure to support your argument with aesthetic criteria (Form, Theme and Context).  You may also use information from the articles, your notes and any other sources you wish to include. Make sure you cite them.</w:t>
      </w:r>
    </w:p>
    <w:p w14:paraId="3096F8A2" w14:textId="77777777" w:rsidR="00187B10" w:rsidRDefault="00187B10" w:rsidP="00187B10">
      <w:r>
        <w:rPr>
          <w:noProof/>
          <w:lang w:eastAsia="en-US"/>
        </w:rPr>
        <mc:AlternateContent>
          <mc:Choice Requires="wps">
            <w:drawing>
              <wp:anchor distT="0" distB="0" distL="114300" distR="114300" simplePos="0" relativeHeight="251672576" behindDoc="0" locked="0" layoutInCell="1" allowOverlap="1" wp14:anchorId="7E423EBA" wp14:editId="4E6D6FF6">
                <wp:simplePos x="0" y="0"/>
                <wp:positionH relativeFrom="column">
                  <wp:posOffset>-9525</wp:posOffset>
                </wp:positionH>
                <wp:positionV relativeFrom="paragraph">
                  <wp:posOffset>1905</wp:posOffset>
                </wp:positionV>
                <wp:extent cx="6848475" cy="3228975"/>
                <wp:effectExtent l="3175" t="2540" r="19050" b="6985"/>
                <wp:wrapNone/>
                <wp:docPr id="6"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48475" cy="3228975"/>
                        </a:xfrm>
                        <a:prstGeom prst="rect">
                          <a:avLst/>
                        </a:prstGeom>
                        <a:solidFill>
                          <a:srgbClr val="FFFFFF"/>
                        </a:solidFill>
                        <a:ln w="9525">
                          <a:solidFill>
                            <a:srgbClr val="000000"/>
                          </a:solidFill>
                          <a:miter lim="800000"/>
                          <a:headEnd/>
                          <a:tailEnd/>
                        </a:ln>
                      </wps:spPr>
                      <wps:txbx>
                        <w:txbxContent>
                          <w:p w14:paraId="64418D75" w14:textId="77777777" w:rsidR="0017092D" w:rsidRDefault="0017092D" w:rsidP="00187B1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 o:spid="_x0000_s1041" type="#_x0000_t202" style="position:absolute;margin-left:-.7pt;margin-top:.15pt;width:539.25pt;height:254.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">
                <v:textbox>
                  <w:txbxContent>
                    <w:p w14:paraId="64418D75" w14:textId="77777777" w:rsidR="008F764E" w:rsidRDefault="008F764E" w:rsidP="00187B10"/>
                  </w:txbxContent>
                </v:textbox>
              </v:shape>
            </w:pict>
          </mc:Fallback>
        </mc:AlternateContent>
      </w:r>
    </w:p>
    <w:p w14:paraId="2ACD3120" w14:textId="77777777" w:rsidR="00187B10" w:rsidRDefault="00187B10" w:rsidP="00187B10"/>
    <w:p w14:paraId="1CE25D09" w14:textId="77777777" w:rsidR="00187B10" w:rsidRDefault="00187B10" w:rsidP="00187B10"/>
    <w:p w14:paraId="3317F5E4" w14:textId="77777777" w:rsidR="00187B10" w:rsidRDefault="00187B10" w:rsidP="00187B10"/>
    <w:p w14:paraId="3940FA94" w14:textId="77777777" w:rsidR="00187B10" w:rsidRDefault="00187B10" w:rsidP="00187B10"/>
    <w:p w14:paraId="0CD9D5F0" w14:textId="77777777" w:rsidR="00187B10" w:rsidRDefault="00187B10" w:rsidP="00187B10"/>
    <w:p w14:paraId="1BF10752" w14:textId="77777777" w:rsidR="00187B10" w:rsidRDefault="00187B10" w:rsidP="00187B10"/>
    <w:p w14:paraId="08B291EF" w14:textId="77777777" w:rsidR="00187B10" w:rsidRDefault="00187B10" w:rsidP="00187B10"/>
    <w:p w14:paraId="459539B1" w14:textId="77777777" w:rsidR="00187B10" w:rsidRDefault="00187B10" w:rsidP="00187B10"/>
    <w:p w14:paraId="08D31A2A" w14:textId="77777777" w:rsidR="00187B10" w:rsidRPr="009D3CD6" w:rsidRDefault="00187B10" w:rsidP="00187B10"/>
    <w:p w14:paraId="259F6F16" w14:textId="77777777" w:rsidR="00187B10" w:rsidRDefault="00187B10" w:rsidP="00E67D80"/>
    <w:sectPr w:rsidR="00187B10" w:rsidSect="00187B10">
      <w:pgSz w:w="11907" w:h="16840" w:code="9"/>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auto"/>
    <w:pitch w:val="variable"/>
    <w:sig w:usb0="E0002AFF" w:usb1="C0007843" w:usb2="00000009" w:usb3="00000000" w:csb0="000001FF" w:csb1="00000000"/>
  </w:font>
  <w:font w:name="ＭＳ ゴシック">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FAE438A"/>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5F4D5DAB"/>
    <w:multiLevelType w:val="hybridMultilevel"/>
    <w:tmpl w:val="FA960D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2"/>
  <w:embedSystemFonts/>
  <w:proofState w:spelling="clean" w:grammar="clean"/>
  <w:attachedTemplate r:id="rId1"/>
  <w:defaultTabStop w:val="720"/>
  <w:drawingGridHorizontalSpacing w:val="360"/>
  <w:drawingGridVerticalSpacing w:val="360"/>
  <w:displayHorizontalDrawingGridEvery w:val="0"/>
  <w:displayVerticalDrawingGridEvery w:val="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7B10"/>
    <w:rsid w:val="00011710"/>
    <w:rsid w:val="00042559"/>
    <w:rsid w:val="00140702"/>
    <w:rsid w:val="0017092D"/>
    <w:rsid w:val="00187B10"/>
    <w:rsid w:val="001E4392"/>
    <w:rsid w:val="0028760F"/>
    <w:rsid w:val="0033001E"/>
    <w:rsid w:val="003619A5"/>
    <w:rsid w:val="003715A5"/>
    <w:rsid w:val="003A4B3F"/>
    <w:rsid w:val="003E0070"/>
    <w:rsid w:val="003E1C85"/>
    <w:rsid w:val="00412CE2"/>
    <w:rsid w:val="00475D87"/>
    <w:rsid w:val="004F5611"/>
    <w:rsid w:val="005123BC"/>
    <w:rsid w:val="00515CC0"/>
    <w:rsid w:val="00573839"/>
    <w:rsid w:val="005D2D2A"/>
    <w:rsid w:val="005D6EAD"/>
    <w:rsid w:val="00610786"/>
    <w:rsid w:val="00622453"/>
    <w:rsid w:val="006332E9"/>
    <w:rsid w:val="006A5D48"/>
    <w:rsid w:val="006B4CEC"/>
    <w:rsid w:val="007232D4"/>
    <w:rsid w:val="00765806"/>
    <w:rsid w:val="0084372B"/>
    <w:rsid w:val="008929A9"/>
    <w:rsid w:val="008A06DC"/>
    <w:rsid w:val="008A2E84"/>
    <w:rsid w:val="008E047F"/>
    <w:rsid w:val="008F764E"/>
    <w:rsid w:val="00911B1D"/>
    <w:rsid w:val="00935A97"/>
    <w:rsid w:val="00994D3B"/>
    <w:rsid w:val="009A2007"/>
    <w:rsid w:val="009B08D1"/>
    <w:rsid w:val="009B65E2"/>
    <w:rsid w:val="009F54A4"/>
    <w:rsid w:val="00A32E34"/>
    <w:rsid w:val="00A63C42"/>
    <w:rsid w:val="00AA3C8A"/>
    <w:rsid w:val="00AF4FCD"/>
    <w:rsid w:val="00B7147F"/>
    <w:rsid w:val="00B82D4A"/>
    <w:rsid w:val="00BA156B"/>
    <w:rsid w:val="00BF67D3"/>
    <w:rsid w:val="00C930BA"/>
    <w:rsid w:val="00CB6712"/>
    <w:rsid w:val="00CF51A7"/>
    <w:rsid w:val="00D065EE"/>
    <w:rsid w:val="00D71DD5"/>
    <w:rsid w:val="00DF14BD"/>
    <w:rsid w:val="00DF1C2B"/>
    <w:rsid w:val="00E0172B"/>
    <w:rsid w:val="00E56EED"/>
    <w:rsid w:val="00E67D80"/>
    <w:rsid w:val="00ED22BF"/>
    <w:rsid w:val="00F04A69"/>
    <w:rsid w:val="00F94163"/>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69C5B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paragraph" w:styleId="NormalWeb">
    <w:name w:val="Normal (Web)"/>
    <w:basedOn w:val="Normal"/>
    <w:uiPriority w:val="99"/>
    <w:semiHidden/>
    <w:unhideWhenUsed/>
    <w:rsid w:val="00187B10"/>
    <w:pPr>
      <w:spacing w:before="100" w:beforeAutospacing="1" w:after="100" w:afterAutospacing="1" w:line="240" w:lineRule="auto"/>
    </w:pPr>
    <w:rPr>
      <w:rFonts w:ascii="Times New Roman" w:eastAsia="Times New Roman" w:hAnsi="Times New Roman" w:cs="Times New Roman"/>
      <w:sz w:val="24"/>
      <w:szCs w:val="24"/>
      <w:lang w:eastAsia="ko-KR"/>
    </w:rPr>
  </w:style>
  <w:style w:type="character" w:styleId="FollowedHyperlink">
    <w:name w:val="FollowedHyperlink"/>
    <w:basedOn w:val="DefaultParagraphFont"/>
    <w:uiPriority w:val="99"/>
    <w:semiHidden/>
    <w:unhideWhenUsed/>
    <w:rsid w:val="005D6EAD"/>
    <w:rPr>
      <w:color w:val="800080" w:themeColor="followed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pPr>
        <w:spacing w:after="200"/>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67D80"/>
    <w:pPr>
      <w:spacing w:line="276" w:lineRule="auto"/>
    </w:pPr>
    <w:rPr>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E67D80"/>
    <w:pPr>
      <w:spacing w:after="0"/>
    </w:pPr>
    <w:rPr>
      <w:sz w:val="22"/>
      <w:szCs w:val="22"/>
      <w:lang w:eastAsia="zh-CN"/>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Hyperlink">
    <w:name w:val="Hyperlink"/>
    <w:basedOn w:val="DefaultParagraphFont"/>
    <w:uiPriority w:val="99"/>
    <w:unhideWhenUsed/>
    <w:rsid w:val="00ED22BF"/>
    <w:rPr>
      <w:color w:val="0000FF"/>
      <w:u w:val="single"/>
    </w:rPr>
  </w:style>
  <w:style w:type="paragraph" w:styleId="BalloonText">
    <w:name w:val="Balloon Text"/>
    <w:basedOn w:val="Normal"/>
    <w:link w:val="BalloonTextChar"/>
    <w:uiPriority w:val="99"/>
    <w:semiHidden/>
    <w:unhideWhenUsed/>
    <w:rsid w:val="00ED22BF"/>
    <w:pPr>
      <w:spacing w:after="0" w:line="240" w:lineRule="auto"/>
    </w:pPr>
    <w:rPr>
      <w:rFonts w:ascii="Lucida Grande" w:hAnsi="Lucida Grande"/>
      <w:sz w:val="18"/>
      <w:szCs w:val="18"/>
    </w:rPr>
  </w:style>
  <w:style w:type="character" w:customStyle="1" w:styleId="BalloonTextChar">
    <w:name w:val="Balloon Text Char"/>
    <w:basedOn w:val="DefaultParagraphFont"/>
    <w:link w:val="BalloonText"/>
    <w:uiPriority w:val="99"/>
    <w:semiHidden/>
    <w:rsid w:val="00ED22BF"/>
    <w:rPr>
      <w:rFonts w:ascii="Lucida Grande" w:hAnsi="Lucida Grande"/>
      <w:sz w:val="18"/>
      <w:szCs w:val="18"/>
      <w:lang w:eastAsia="zh-CN"/>
    </w:rPr>
  </w:style>
  <w:style w:type="paragraph" w:styleId="ListParagraph">
    <w:name w:val="List Paragraph"/>
    <w:basedOn w:val="Normal"/>
    <w:uiPriority w:val="34"/>
    <w:qFormat/>
    <w:rsid w:val="00AF4FCD"/>
    <w:pPr>
      <w:ind w:left="720"/>
      <w:contextualSpacing/>
    </w:pPr>
    <w:rPr>
      <w:lang w:eastAsia="ko-KR"/>
    </w:rPr>
  </w:style>
  <w:style w:type="paragraph" w:styleId="NormalWeb">
    <w:name w:val="Normal (Web)"/>
    <w:basedOn w:val="Normal"/>
    <w:uiPriority w:val="99"/>
    <w:semiHidden/>
    <w:unhideWhenUsed/>
    <w:rsid w:val="00187B10"/>
    <w:pPr>
      <w:spacing w:before="100" w:beforeAutospacing="1" w:after="100" w:afterAutospacing="1" w:line="240" w:lineRule="auto"/>
    </w:pPr>
    <w:rPr>
      <w:rFonts w:ascii="Times New Roman" w:eastAsia="Times New Roman" w:hAnsi="Times New Roman" w:cs="Times New Roman"/>
      <w:sz w:val="24"/>
      <w:szCs w:val="24"/>
      <w:lang w:eastAsia="ko-KR"/>
    </w:rPr>
  </w:style>
  <w:style w:type="character" w:styleId="FollowedHyperlink">
    <w:name w:val="FollowedHyperlink"/>
    <w:basedOn w:val="DefaultParagraphFont"/>
    <w:uiPriority w:val="99"/>
    <w:semiHidden/>
    <w:unhideWhenUsed/>
    <w:rsid w:val="005D6EAD"/>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60.jpeg"/><Relationship Id="rId21" Type="http://schemas.openxmlformats.org/officeDocument/2006/relationships/image" Target="media/image7.jpeg"/><Relationship Id="rId22" Type="http://schemas.openxmlformats.org/officeDocument/2006/relationships/image" Target="media/image70.jpeg"/><Relationship Id="rId23" Type="http://schemas.openxmlformats.org/officeDocument/2006/relationships/hyperlink" Target="https://isbsae.wikispaces.com/Formalism" TargetMode="External"/><Relationship Id="rId24" Type="http://schemas.openxmlformats.org/officeDocument/2006/relationships/hyperlink" Target="https://simple.wikipedia.org/wiki/Geometric_abstraction" TargetMode="External"/><Relationship Id="rId25" Type="http://schemas.openxmlformats.org/officeDocument/2006/relationships/image" Target="media/image8.png"/><Relationship Id="rId26" Type="http://schemas.openxmlformats.org/officeDocument/2006/relationships/image" Target="media/image40.png"/><Relationship Id="rId27" Type="http://schemas.openxmlformats.org/officeDocument/2006/relationships/image" Target="media/image9.png"/><Relationship Id="rId28" Type="http://schemas.openxmlformats.org/officeDocument/2006/relationships/image" Target="media/image50.png"/><Relationship Id="rId29" Type="http://schemas.openxmlformats.org/officeDocument/2006/relationships/fontTable" Target="fontTable.xml"/><Relationship Id="rId30" Type="http://schemas.openxmlformats.org/officeDocument/2006/relationships/theme" Target="theme/theme1.xml"/><Relationship Id="rId10" Type="http://schemas.openxmlformats.org/officeDocument/2006/relationships/image" Target="media/image2.jpeg"/><Relationship Id="rId11" Type="http://schemas.openxmlformats.org/officeDocument/2006/relationships/image" Target="media/image20.jpeg"/><Relationship Id="rId12" Type="http://schemas.openxmlformats.org/officeDocument/2006/relationships/image" Target="media/image3.jpeg"/><Relationship Id="rId14" Type="http://schemas.openxmlformats.org/officeDocument/2006/relationships/image" Target="media/image30.jpeg"/><Relationship Id="rId15" Type="http://schemas.openxmlformats.org/officeDocument/2006/relationships/image" Target="media/image4.jpeg"/><Relationship Id="rId16" Type="http://schemas.openxmlformats.org/officeDocument/2006/relationships/image" Target="media/image40.jpeg"/><Relationship Id="rId17" Type="http://schemas.openxmlformats.org/officeDocument/2006/relationships/image" Target="media/image5.jpeg"/><Relationship Id="rId18" Type="http://schemas.openxmlformats.org/officeDocument/2006/relationships/image" Target="media/image50.jpeg"/><Relationship Id="rId19" Type="http://schemas.openxmlformats.org/officeDocument/2006/relationships/image" Target="media/image6.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image" Target="media/image1.jpeg"/><Relationship Id="rId9" Type="http://schemas.openxmlformats.org/officeDocument/2006/relationships/image" Target="media/image10.jpeg"/></Relationships>
</file>

<file path=word/_rels/settings.xml.rels><?xml version="1.0" encoding="UTF-8" standalone="yes"?>
<Relationships xmlns="http://schemas.openxmlformats.org/package/2006/relationships"><Relationship Id="rId1" Type="http://schemas.openxmlformats.org/officeDocument/2006/relationships/attachedTemplate" Target="Macintosh%20HD:Users:breverman:ISBArt:2011-12%20revised%20rubrics:K&amp;U%20rubric%20page%20v3%20201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167C8C-574F-AD40-B5B3-4FD09737E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K&amp;U rubric page v3 2012.dotx</Template>
  <TotalTime>1</TotalTime>
  <Pages>5</Pages>
  <Words>408</Words>
  <Characters>2332</Characters>
  <Application>Microsoft Macintosh Word</Application>
  <DocSecurity>0</DocSecurity>
  <Lines>19</Lines>
  <Paragraphs>5</Paragraphs>
  <ScaleCrop>false</ScaleCrop>
  <Company/>
  <LinksUpToDate>false</LinksUpToDate>
  <CharactersWithSpaces>2735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Brian Reverman [STAFF]</dc:creator>
  <cp:keywords/>
  <dc:description/>
  <cp:lastModifiedBy>Brian Reverman [STAFF]</cp:lastModifiedBy>
  <cp:revision>3</cp:revision>
  <dcterms:created xsi:type="dcterms:W3CDTF">2015-08-27T01:06:00Z</dcterms:created>
  <dcterms:modified xsi:type="dcterms:W3CDTF">2015-08-27T01:06:00Z</dcterms:modified>
</cp:coreProperties>
</file>